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F4D" w:rsidRDefault="00D33F4D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重庆市医科大学附属口腔医院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2015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D33F4D" w:rsidRDefault="00D33F4D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D33F4D" w:rsidRDefault="00D33F4D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>
        <w:rPr>
          <w:rFonts w:ascii="方正仿宋_GBK" w:eastAsia="方正仿宋_GBK" w:cs="方正仿宋_GBK" w:hint="eastAsia"/>
        </w:rPr>
        <w:t>〔</w:t>
      </w:r>
      <w:r>
        <w:rPr>
          <w:rFonts w:ascii="方正仿宋_GBK" w:eastAsia="方正仿宋_GBK" w:cs="方正仿宋_GBK"/>
        </w:rPr>
        <w:t>2006</w:t>
      </w:r>
      <w:r>
        <w:rPr>
          <w:rFonts w:ascii="方正仿宋_GBK" w:eastAsia="方正仿宋_GBK" w:cs="方正仿宋_GBK" w:hint="eastAsia"/>
        </w:rPr>
        <w:t>〕</w:t>
      </w:r>
      <w:r>
        <w:rPr>
          <w:rFonts w:ascii="方正仿宋_GBK" w:eastAsia="方正仿宋_GBK" w:hAnsi="宋体" w:cs="方正仿宋_GBK"/>
          <w:kern w:val="0"/>
        </w:rPr>
        <w:t>44</w:t>
      </w:r>
      <w:r>
        <w:rPr>
          <w:rFonts w:ascii="方正仿宋_GBK" w:eastAsia="方正仿宋_GBK" w:hAnsi="宋体" w:cs="方正仿宋_GBK" w:hint="eastAsia"/>
          <w:kern w:val="0"/>
        </w:rPr>
        <w:t>号）要求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24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日（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个工作日）。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点：重庆医科大学附属口腔医院人事科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通讯地址（邮编）：重庆市渝北区松石北路</w:t>
      </w:r>
      <w:r>
        <w:rPr>
          <w:rFonts w:ascii="方正仿宋_GBK" w:eastAsia="方正仿宋_GBK" w:hAnsi="宋体" w:cs="方正仿宋_GBK"/>
          <w:color w:val="000000"/>
          <w:kern w:val="0"/>
        </w:rPr>
        <w:t>426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401147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88860015 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联系人：贺平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1.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3.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D33F4D" w:rsidRDefault="00D33F4D" w:rsidP="00E5072F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  <w:u w:val="single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重庆医科大学附属口腔医院</w:t>
        </w:r>
        <w:r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D33F4D" w:rsidRDefault="00D33F4D" w:rsidP="00E5072F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D33F4D" w:rsidRDefault="00D33F4D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重庆医科大学附属口腔医院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    </w:t>
      </w:r>
    </w:p>
    <w:p w:rsidR="00D33F4D" w:rsidRDefault="00D33F4D" w:rsidP="00E5072F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15</w:t>
      </w:r>
      <w:r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D33F4D" w:rsidRDefault="00D33F4D">
      <w:pPr>
        <w:spacing w:line="540" w:lineRule="exact"/>
        <w:rPr>
          <w:rFonts w:ascii="方正仿宋_GBK" w:eastAsia="方正仿宋_GBK"/>
        </w:rPr>
      </w:pPr>
      <w:bookmarkStart w:id="0" w:name="_GoBack"/>
      <w:bookmarkEnd w:id="0"/>
    </w:p>
    <w:sectPr w:rsidR="00D33F4D" w:rsidSect="00AE5BA9">
      <w:headerReference w:type="default" r:id="rId7"/>
      <w:footerReference w:type="default" r:id="rId8"/>
      <w:pgSz w:w="11906" w:h="16838"/>
      <w:pgMar w:top="1701" w:right="1418" w:bottom="1588" w:left="1474" w:header="1701" w:footer="1134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F4D" w:rsidRDefault="00D33F4D" w:rsidP="00AE5BA9">
      <w:r>
        <w:separator/>
      </w:r>
    </w:p>
  </w:endnote>
  <w:endnote w:type="continuationSeparator" w:id="0">
    <w:p w:rsidR="00D33F4D" w:rsidRDefault="00D33F4D" w:rsidP="00AE5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F4D" w:rsidRDefault="00D33F4D">
    <w:pPr>
      <w:pStyle w:val="Footer"/>
      <w:ind w:right="339"/>
      <w:jc w:val="right"/>
      <w:rPr>
        <w:sz w:val="21"/>
        <w:szCs w:val="21"/>
      </w:rPr>
    </w:pPr>
    <w:r>
      <w:rPr>
        <w:rFonts w:ascii="仿宋_GB2312" w:cs="仿宋_GB2312"/>
        <w:sz w:val="21"/>
        <w:szCs w:val="21"/>
      </w:rPr>
      <w:t>-</w:t>
    </w: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 PAGE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1</w:t>
    </w:r>
    <w:r>
      <w:rPr>
        <w:rStyle w:val="PageNumber"/>
        <w:sz w:val="21"/>
        <w:szCs w:val="21"/>
      </w:rPr>
      <w:fldChar w:fldCharType="end"/>
    </w:r>
    <w:r>
      <w:rPr>
        <w:rFonts w:ascii="仿宋_GB2312" w:cs="仿宋_GB2312"/>
        <w:sz w:val="21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F4D" w:rsidRDefault="00D33F4D" w:rsidP="00AE5BA9">
      <w:r>
        <w:separator/>
      </w:r>
    </w:p>
  </w:footnote>
  <w:footnote w:type="continuationSeparator" w:id="0">
    <w:p w:rsidR="00D33F4D" w:rsidRDefault="00D33F4D" w:rsidP="00AE5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F4D" w:rsidRDefault="00D33F4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237"/>
    <w:rsid w:val="00002330"/>
    <w:rsid w:val="00002871"/>
    <w:rsid w:val="00003B4F"/>
    <w:rsid w:val="0000403F"/>
    <w:rsid w:val="00012237"/>
    <w:rsid w:val="00013670"/>
    <w:rsid w:val="00015402"/>
    <w:rsid w:val="000174AE"/>
    <w:rsid w:val="00017FCC"/>
    <w:rsid w:val="00023C94"/>
    <w:rsid w:val="000252B6"/>
    <w:rsid w:val="00025818"/>
    <w:rsid w:val="0003202E"/>
    <w:rsid w:val="0003459C"/>
    <w:rsid w:val="00037216"/>
    <w:rsid w:val="00037887"/>
    <w:rsid w:val="0005377D"/>
    <w:rsid w:val="00060177"/>
    <w:rsid w:val="00061EA1"/>
    <w:rsid w:val="0006510B"/>
    <w:rsid w:val="000718CD"/>
    <w:rsid w:val="00075E9F"/>
    <w:rsid w:val="00077644"/>
    <w:rsid w:val="00096226"/>
    <w:rsid w:val="000A2AB0"/>
    <w:rsid w:val="000A2F67"/>
    <w:rsid w:val="000A3998"/>
    <w:rsid w:val="000A510B"/>
    <w:rsid w:val="000B0D6D"/>
    <w:rsid w:val="000B4237"/>
    <w:rsid w:val="000C1771"/>
    <w:rsid w:val="000D117B"/>
    <w:rsid w:val="000D4DF9"/>
    <w:rsid w:val="000D612A"/>
    <w:rsid w:val="000E7DEF"/>
    <w:rsid w:val="000F1881"/>
    <w:rsid w:val="000F23EB"/>
    <w:rsid w:val="000F4DCC"/>
    <w:rsid w:val="00102EC8"/>
    <w:rsid w:val="00103CA4"/>
    <w:rsid w:val="0010551C"/>
    <w:rsid w:val="00116812"/>
    <w:rsid w:val="00117B9D"/>
    <w:rsid w:val="0012301F"/>
    <w:rsid w:val="001239A5"/>
    <w:rsid w:val="00125108"/>
    <w:rsid w:val="00127298"/>
    <w:rsid w:val="001314D6"/>
    <w:rsid w:val="001326FD"/>
    <w:rsid w:val="00136C69"/>
    <w:rsid w:val="00137C82"/>
    <w:rsid w:val="0014090D"/>
    <w:rsid w:val="00140A66"/>
    <w:rsid w:val="00140C22"/>
    <w:rsid w:val="00146523"/>
    <w:rsid w:val="001502EB"/>
    <w:rsid w:val="00161DC9"/>
    <w:rsid w:val="00162883"/>
    <w:rsid w:val="00162B1E"/>
    <w:rsid w:val="00170230"/>
    <w:rsid w:val="001744A7"/>
    <w:rsid w:val="001748CE"/>
    <w:rsid w:val="00174BB2"/>
    <w:rsid w:val="001765C4"/>
    <w:rsid w:val="0018182C"/>
    <w:rsid w:val="00181D83"/>
    <w:rsid w:val="0018731D"/>
    <w:rsid w:val="001A1AEE"/>
    <w:rsid w:val="001A3CEC"/>
    <w:rsid w:val="001A6F8F"/>
    <w:rsid w:val="001B029F"/>
    <w:rsid w:val="001C0748"/>
    <w:rsid w:val="001C15BE"/>
    <w:rsid w:val="001C4242"/>
    <w:rsid w:val="001C6D83"/>
    <w:rsid w:val="001C7131"/>
    <w:rsid w:val="001C7DFF"/>
    <w:rsid w:val="001D0303"/>
    <w:rsid w:val="001D23FF"/>
    <w:rsid w:val="001D247C"/>
    <w:rsid w:val="001D38DF"/>
    <w:rsid w:val="001E2EFB"/>
    <w:rsid w:val="001E3DD7"/>
    <w:rsid w:val="001F27C6"/>
    <w:rsid w:val="001F525B"/>
    <w:rsid w:val="00202C12"/>
    <w:rsid w:val="00203FE9"/>
    <w:rsid w:val="002043B3"/>
    <w:rsid w:val="00206143"/>
    <w:rsid w:val="00212CB1"/>
    <w:rsid w:val="00215162"/>
    <w:rsid w:val="00215269"/>
    <w:rsid w:val="00226E65"/>
    <w:rsid w:val="002270E0"/>
    <w:rsid w:val="002343D1"/>
    <w:rsid w:val="00235A23"/>
    <w:rsid w:val="0024042C"/>
    <w:rsid w:val="00254E27"/>
    <w:rsid w:val="00256931"/>
    <w:rsid w:val="00261163"/>
    <w:rsid w:val="00263AE1"/>
    <w:rsid w:val="00267EE2"/>
    <w:rsid w:val="00270F39"/>
    <w:rsid w:val="00281F9F"/>
    <w:rsid w:val="0028443A"/>
    <w:rsid w:val="0028764C"/>
    <w:rsid w:val="00290A24"/>
    <w:rsid w:val="0029161C"/>
    <w:rsid w:val="002956D0"/>
    <w:rsid w:val="002A167D"/>
    <w:rsid w:val="002A310E"/>
    <w:rsid w:val="002A4DB3"/>
    <w:rsid w:val="002A662C"/>
    <w:rsid w:val="002B0926"/>
    <w:rsid w:val="002B1787"/>
    <w:rsid w:val="002B194A"/>
    <w:rsid w:val="002B21E2"/>
    <w:rsid w:val="002B7724"/>
    <w:rsid w:val="002C001F"/>
    <w:rsid w:val="002C0ED6"/>
    <w:rsid w:val="002C2B21"/>
    <w:rsid w:val="002C4388"/>
    <w:rsid w:val="002C4BBA"/>
    <w:rsid w:val="002C72EE"/>
    <w:rsid w:val="002D0CC5"/>
    <w:rsid w:val="002E1A39"/>
    <w:rsid w:val="002E411E"/>
    <w:rsid w:val="002E58E5"/>
    <w:rsid w:val="002E6107"/>
    <w:rsid w:val="002E6D1B"/>
    <w:rsid w:val="002E6DC9"/>
    <w:rsid w:val="002F3E29"/>
    <w:rsid w:val="002F78B6"/>
    <w:rsid w:val="002F7CE0"/>
    <w:rsid w:val="003015C5"/>
    <w:rsid w:val="00302135"/>
    <w:rsid w:val="003039B1"/>
    <w:rsid w:val="00307DD8"/>
    <w:rsid w:val="00316DCF"/>
    <w:rsid w:val="00316EB3"/>
    <w:rsid w:val="0031794B"/>
    <w:rsid w:val="00317A7F"/>
    <w:rsid w:val="00317E93"/>
    <w:rsid w:val="00323FAE"/>
    <w:rsid w:val="003256DF"/>
    <w:rsid w:val="00330E8C"/>
    <w:rsid w:val="00333F99"/>
    <w:rsid w:val="00336738"/>
    <w:rsid w:val="00343898"/>
    <w:rsid w:val="00345267"/>
    <w:rsid w:val="00347E72"/>
    <w:rsid w:val="00353564"/>
    <w:rsid w:val="003540A7"/>
    <w:rsid w:val="0035476A"/>
    <w:rsid w:val="00360D6D"/>
    <w:rsid w:val="00361DC1"/>
    <w:rsid w:val="00367F16"/>
    <w:rsid w:val="00371565"/>
    <w:rsid w:val="00372CBE"/>
    <w:rsid w:val="003735CD"/>
    <w:rsid w:val="00374CE9"/>
    <w:rsid w:val="0037561E"/>
    <w:rsid w:val="00375CE8"/>
    <w:rsid w:val="00375E02"/>
    <w:rsid w:val="00377EF0"/>
    <w:rsid w:val="00386227"/>
    <w:rsid w:val="003909E9"/>
    <w:rsid w:val="00391803"/>
    <w:rsid w:val="00392B9B"/>
    <w:rsid w:val="003971FD"/>
    <w:rsid w:val="003A05D5"/>
    <w:rsid w:val="003A0DD1"/>
    <w:rsid w:val="003A1D62"/>
    <w:rsid w:val="003A3F6F"/>
    <w:rsid w:val="003A4CBA"/>
    <w:rsid w:val="003A6273"/>
    <w:rsid w:val="003B29E1"/>
    <w:rsid w:val="003C1F9E"/>
    <w:rsid w:val="003C3541"/>
    <w:rsid w:val="003C41BE"/>
    <w:rsid w:val="003C7EF5"/>
    <w:rsid w:val="003D0ACF"/>
    <w:rsid w:val="003D1789"/>
    <w:rsid w:val="003D7EC2"/>
    <w:rsid w:val="003E340B"/>
    <w:rsid w:val="003F6855"/>
    <w:rsid w:val="004015A3"/>
    <w:rsid w:val="004020CD"/>
    <w:rsid w:val="00403F03"/>
    <w:rsid w:val="0040495D"/>
    <w:rsid w:val="00410CB1"/>
    <w:rsid w:val="00415791"/>
    <w:rsid w:val="00420BB9"/>
    <w:rsid w:val="004230BF"/>
    <w:rsid w:val="00425BAC"/>
    <w:rsid w:val="0042759E"/>
    <w:rsid w:val="00431C60"/>
    <w:rsid w:val="00434EF7"/>
    <w:rsid w:val="0044165D"/>
    <w:rsid w:val="0044309A"/>
    <w:rsid w:val="004531BA"/>
    <w:rsid w:val="00454FAF"/>
    <w:rsid w:val="00456C2A"/>
    <w:rsid w:val="00462C27"/>
    <w:rsid w:val="00465441"/>
    <w:rsid w:val="00472528"/>
    <w:rsid w:val="004814B8"/>
    <w:rsid w:val="004904C0"/>
    <w:rsid w:val="00493CBD"/>
    <w:rsid w:val="00495FBD"/>
    <w:rsid w:val="004A748B"/>
    <w:rsid w:val="004B3CD8"/>
    <w:rsid w:val="004B63A5"/>
    <w:rsid w:val="004C2CD4"/>
    <w:rsid w:val="004C6D0A"/>
    <w:rsid w:val="004E3EFE"/>
    <w:rsid w:val="004E4A21"/>
    <w:rsid w:val="004F0800"/>
    <w:rsid w:val="004F498E"/>
    <w:rsid w:val="00500B55"/>
    <w:rsid w:val="00503E77"/>
    <w:rsid w:val="0050411E"/>
    <w:rsid w:val="0050424B"/>
    <w:rsid w:val="00510BBE"/>
    <w:rsid w:val="0051228B"/>
    <w:rsid w:val="00513DCF"/>
    <w:rsid w:val="00514489"/>
    <w:rsid w:val="00520399"/>
    <w:rsid w:val="0052294A"/>
    <w:rsid w:val="00536C31"/>
    <w:rsid w:val="005409FE"/>
    <w:rsid w:val="00543149"/>
    <w:rsid w:val="0056064D"/>
    <w:rsid w:val="005635D5"/>
    <w:rsid w:val="00570F48"/>
    <w:rsid w:val="00576673"/>
    <w:rsid w:val="00581F07"/>
    <w:rsid w:val="005821CA"/>
    <w:rsid w:val="005836D6"/>
    <w:rsid w:val="00585A37"/>
    <w:rsid w:val="00593080"/>
    <w:rsid w:val="005938E6"/>
    <w:rsid w:val="00596C10"/>
    <w:rsid w:val="005A19CF"/>
    <w:rsid w:val="005A1C93"/>
    <w:rsid w:val="005A2CF4"/>
    <w:rsid w:val="005A479A"/>
    <w:rsid w:val="005B4EFD"/>
    <w:rsid w:val="005C0A05"/>
    <w:rsid w:val="005C0F91"/>
    <w:rsid w:val="005C5D0A"/>
    <w:rsid w:val="005C6E01"/>
    <w:rsid w:val="005D735B"/>
    <w:rsid w:val="005F32FD"/>
    <w:rsid w:val="005F658D"/>
    <w:rsid w:val="005F7976"/>
    <w:rsid w:val="005F7FBD"/>
    <w:rsid w:val="00604DA3"/>
    <w:rsid w:val="00607B5C"/>
    <w:rsid w:val="0061087A"/>
    <w:rsid w:val="00613596"/>
    <w:rsid w:val="00615D4E"/>
    <w:rsid w:val="00616BA3"/>
    <w:rsid w:val="006217E9"/>
    <w:rsid w:val="006238B9"/>
    <w:rsid w:val="006247A8"/>
    <w:rsid w:val="00630816"/>
    <w:rsid w:val="00635AC0"/>
    <w:rsid w:val="006462E3"/>
    <w:rsid w:val="00651524"/>
    <w:rsid w:val="0065641B"/>
    <w:rsid w:val="00656466"/>
    <w:rsid w:val="00660576"/>
    <w:rsid w:val="0066274C"/>
    <w:rsid w:val="00666778"/>
    <w:rsid w:val="00676450"/>
    <w:rsid w:val="0068063D"/>
    <w:rsid w:val="0068110E"/>
    <w:rsid w:val="00682265"/>
    <w:rsid w:val="006901C6"/>
    <w:rsid w:val="00691FBB"/>
    <w:rsid w:val="006937F8"/>
    <w:rsid w:val="0069713E"/>
    <w:rsid w:val="006A688C"/>
    <w:rsid w:val="006B13D0"/>
    <w:rsid w:val="006B1975"/>
    <w:rsid w:val="006C0A95"/>
    <w:rsid w:val="006C6859"/>
    <w:rsid w:val="006D22E4"/>
    <w:rsid w:val="006D30F8"/>
    <w:rsid w:val="006D3DDE"/>
    <w:rsid w:val="006D4928"/>
    <w:rsid w:val="006D5404"/>
    <w:rsid w:val="006E29B2"/>
    <w:rsid w:val="006E4E8D"/>
    <w:rsid w:val="006E4F34"/>
    <w:rsid w:val="006E6FB7"/>
    <w:rsid w:val="006F1EC9"/>
    <w:rsid w:val="006F3C53"/>
    <w:rsid w:val="00704485"/>
    <w:rsid w:val="00704F1A"/>
    <w:rsid w:val="00704FD3"/>
    <w:rsid w:val="00705457"/>
    <w:rsid w:val="007131E7"/>
    <w:rsid w:val="00716D26"/>
    <w:rsid w:val="007221D6"/>
    <w:rsid w:val="0072301B"/>
    <w:rsid w:val="00727688"/>
    <w:rsid w:val="00737755"/>
    <w:rsid w:val="00737A5C"/>
    <w:rsid w:val="00745194"/>
    <w:rsid w:val="00747548"/>
    <w:rsid w:val="00751ABD"/>
    <w:rsid w:val="007524FA"/>
    <w:rsid w:val="00753B88"/>
    <w:rsid w:val="00754718"/>
    <w:rsid w:val="007643A5"/>
    <w:rsid w:val="007649BB"/>
    <w:rsid w:val="007666B7"/>
    <w:rsid w:val="00776568"/>
    <w:rsid w:val="00781C39"/>
    <w:rsid w:val="00786E49"/>
    <w:rsid w:val="00791170"/>
    <w:rsid w:val="00794F51"/>
    <w:rsid w:val="007A1409"/>
    <w:rsid w:val="007A1C83"/>
    <w:rsid w:val="007A689D"/>
    <w:rsid w:val="007A6F54"/>
    <w:rsid w:val="007C1221"/>
    <w:rsid w:val="007C194F"/>
    <w:rsid w:val="007C4D61"/>
    <w:rsid w:val="007C5A36"/>
    <w:rsid w:val="007C6AAF"/>
    <w:rsid w:val="007D435D"/>
    <w:rsid w:val="007D500C"/>
    <w:rsid w:val="007D5F3E"/>
    <w:rsid w:val="007E36C1"/>
    <w:rsid w:val="007E62C7"/>
    <w:rsid w:val="007F0644"/>
    <w:rsid w:val="00802750"/>
    <w:rsid w:val="00802982"/>
    <w:rsid w:val="00810E1C"/>
    <w:rsid w:val="008161B2"/>
    <w:rsid w:val="00816789"/>
    <w:rsid w:val="00817486"/>
    <w:rsid w:val="00820928"/>
    <w:rsid w:val="0082123B"/>
    <w:rsid w:val="00823568"/>
    <w:rsid w:val="00825FA9"/>
    <w:rsid w:val="00833666"/>
    <w:rsid w:val="00834FB8"/>
    <w:rsid w:val="008364D0"/>
    <w:rsid w:val="0085239E"/>
    <w:rsid w:val="008532FA"/>
    <w:rsid w:val="00854616"/>
    <w:rsid w:val="008563DF"/>
    <w:rsid w:val="00860F42"/>
    <w:rsid w:val="00870FF1"/>
    <w:rsid w:val="008866C5"/>
    <w:rsid w:val="00891821"/>
    <w:rsid w:val="00893A09"/>
    <w:rsid w:val="008950B8"/>
    <w:rsid w:val="008A0435"/>
    <w:rsid w:val="008A44B6"/>
    <w:rsid w:val="008A5D93"/>
    <w:rsid w:val="008C232F"/>
    <w:rsid w:val="008C5DE6"/>
    <w:rsid w:val="008C6286"/>
    <w:rsid w:val="008C6D4A"/>
    <w:rsid w:val="008D5532"/>
    <w:rsid w:val="008F622F"/>
    <w:rsid w:val="0091701E"/>
    <w:rsid w:val="009258CA"/>
    <w:rsid w:val="00930812"/>
    <w:rsid w:val="00940B7A"/>
    <w:rsid w:val="00941EB8"/>
    <w:rsid w:val="00944DA3"/>
    <w:rsid w:val="009465AE"/>
    <w:rsid w:val="0095021A"/>
    <w:rsid w:val="009539B2"/>
    <w:rsid w:val="0095501A"/>
    <w:rsid w:val="00956179"/>
    <w:rsid w:val="00965274"/>
    <w:rsid w:val="00970EFD"/>
    <w:rsid w:val="00971024"/>
    <w:rsid w:val="00972F5A"/>
    <w:rsid w:val="0097343C"/>
    <w:rsid w:val="00974DF4"/>
    <w:rsid w:val="00984D26"/>
    <w:rsid w:val="00985745"/>
    <w:rsid w:val="00985BF9"/>
    <w:rsid w:val="00986E4C"/>
    <w:rsid w:val="00990042"/>
    <w:rsid w:val="0099439A"/>
    <w:rsid w:val="00996710"/>
    <w:rsid w:val="009A22C9"/>
    <w:rsid w:val="009A5CFE"/>
    <w:rsid w:val="009A7981"/>
    <w:rsid w:val="009A7A8D"/>
    <w:rsid w:val="009B15DD"/>
    <w:rsid w:val="009B5CDD"/>
    <w:rsid w:val="009B62F4"/>
    <w:rsid w:val="009B65CE"/>
    <w:rsid w:val="009C0DB9"/>
    <w:rsid w:val="009C1E58"/>
    <w:rsid w:val="009C3F49"/>
    <w:rsid w:val="009C6343"/>
    <w:rsid w:val="009C6897"/>
    <w:rsid w:val="009D0B12"/>
    <w:rsid w:val="009D3293"/>
    <w:rsid w:val="009D396F"/>
    <w:rsid w:val="009E1F0E"/>
    <w:rsid w:val="009F583A"/>
    <w:rsid w:val="009F6BD8"/>
    <w:rsid w:val="00A02EE9"/>
    <w:rsid w:val="00A042C6"/>
    <w:rsid w:val="00A0555C"/>
    <w:rsid w:val="00A12E5B"/>
    <w:rsid w:val="00A15C88"/>
    <w:rsid w:val="00A26188"/>
    <w:rsid w:val="00A326B3"/>
    <w:rsid w:val="00A378A8"/>
    <w:rsid w:val="00A43513"/>
    <w:rsid w:val="00A4552C"/>
    <w:rsid w:val="00A55A2F"/>
    <w:rsid w:val="00A6280D"/>
    <w:rsid w:val="00A63A3A"/>
    <w:rsid w:val="00A67326"/>
    <w:rsid w:val="00A67FB6"/>
    <w:rsid w:val="00A70CB2"/>
    <w:rsid w:val="00A86408"/>
    <w:rsid w:val="00A94274"/>
    <w:rsid w:val="00A94FD8"/>
    <w:rsid w:val="00A96BBC"/>
    <w:rsid w:val="00AA0DA6"/>
    <w:rsid w:val="00AA1499"/>
    <w:rsid w:val="00AA4775"/>
    <w:rsid w:val="00AA75B8"/>
    <w:rsid w:val="00AB087D"/>
    <w:rsid w:val="00AB1532"/>
    <w:rsid w:val="00AB5573"/>
    <w:rsid w:val="00AC388F"/>
    <w:rsid w:val="00AC579D"/>
    <w:rsid w:val="00AC715A"/>
    <w:rsid w:val="00AD422A"/>
    <w:rsid w:val="00AD4FA2"/>
    <w:rsid w:val="00AD5F1A"/>
    <w:rsid w:val="00AE20A1"/>
    <w:rsid w:val="00AE37DD"/>
    <w:rsid w:val="00AE5BA9"/>
    <w:rsid w:val="00AF4AE1"/>
    <w:rsid w:val="00B00280"/>
    <w:rsid w:val="00B021DA"/>
    <w:rsid w:val="00B0501B"/>
    <w:rsid w:val="00B05194"/>
    <w:rsid w:val="00B066B6"/>
    <w:rsid w:val="00B15E83"/>
    <w:rsid w:val="00B2302F"/>
    <w:rsid w:val="00B26FC6"/>
    <w:rsid w:val="00B27D4B"/>
    <w:rsid w:val="00B30F86"/>
    <w:rsid w:val="00B31CC9"/>
    <w:rsid w:val="00B42E09"/>
    <w:rsid w:val="00B47547"/>
    <w:rsid w:val="00B4791E"/>
    <w:rsid w:val="00B54249"/>
    <w:rsid w:val="00B56393"/>
    <w:rsid w:val="00B609DB"/>
    <w:rsid w:val="00B61D73"/>
    <w:rsid w:val="00B61E95"/>
    <w:rsid w:val="00B63DED"/>
    <w:rsid w:val="00B66048"/>
    <w:rsid w:val="00B67BE3"/>
    <w:rsid w:val="00B71413"/>
    <w:rsid w:val="00B71A4C"/>
    <w:rsid w:val="00B76B4E"/>
    <w:rsid w:val="00B76FF7"/>
    <w:rsid w:val="00B91C95"/>
    <w:rsid w:val="00B922E4"/>
    <w:rsid w:val="00BB122A"/>
    <w:rsid w:val="00BB13C3"/>
    <w:rsid w:val="00BB56CE"/>
    <w:rsid w:val="00BB66F6"/>
    <w:rsid w:val="00BC21DD"/>
    <w:rsid w:val="00BD134A"/>
    <w:rsid w:val="00BD22BB"/>
    <w:rsid w:val="00BD36EA"/>
    <w:rsid w:val="00BE081A"/>
    <w:rsid w:val="00BE2C86"/>
    <w:rsid w:val="00BE7334"/>
    <w:rsid w:val="00BE73B7"/>
    <w:rsid w:val="00BF02D3"/>
    <w:rsid w:val="00BF219D"/>
    <w:rsid w:val="00BF4408"/>
    <w:rsid w:val="00BF5114"/>
    <w:rsid w:val="00C000A1"/>
    <w:rsid w:val="00C00A58"/>
    <w:rsid w:val="00C04FFF"/>
    <w:rsid w:val="00C056B6"/>
    <w:rsid w:val="00C07E45"/>
    <w:rsid w:val="00C12893"/>
    <w:rsid w:val="00C14AAC"/>
    <w:rsid w:val="00C211F9"/>
    <w:rsid w:val="00C479E6"/>
    <w:rsid w:val="00C47CD4"/>
    <w:rsid w:val="00C50DB0"/>
    <w:rsid w:val="00C5197C"/>
    <w:rsid w:val="00C5714D"/>
    <w:rsid w:val="00C57D98"/>
    <w:rsid w:val="00C610F1"/>
    <w:rsid w:val="00C6279C"/>
    <w:rsid w:val="00C6324F"/>
    <w:rsid w:val="00C642C5"/>
    <w:rsid w:val="00C815EF"/>
    <w:rsid w:val="00C845D9"/>
    <w:rsid w:val="00C86264"/>
    <w:rsid w:val="00C9389D"/>
    <w:rsid w:val="00C96E98"/>
    <w:rsid w:val="00CA0434"/>
    <w:rsid w:val="00CA2BAC"/>
    <w:rsid w:val="00CB0A51"/>
    <w:rsid w:val="00CB6F2B"/>
    <w:rsid w:val="00CB789A"/>
    <w:rsid w:val="00CC14CD"/>
    <w:rsid w:val="00CC28D0"/>
    <w:rsid w:val="00CC6DB4"/>
    <w:rsid w:val="00CC7898"/>
    <w:rsid w:val="00CD02B8"/>
    <w:rsid w:val="00CD5572"/>
    <w:rsid w:val="00CD55FA"/>
    <w:rsid w:val="00CE062A"/>
    <w:rsid w:val="00CE2098"/>
    <w:rsid w:val="00CF041A"/>
    <w:rsid w:val="00CF7D78"/>
    <w:rsid w:val="00D0566F"/>
    <w:rsid w:val="00D068D3"/>
    <w:rsid w:val="00D14D57"/>
    <w:rsid w:val="00D150D4"/>
    <w:rsid w:val="00D3001E"/>
    <w:rsid w:val="00D33F4D"/>
    <w:rsid w:val="00D41798"/>
    <w:rsid w:val="00D449D4"/>
    <w:rsid w:val="00D51396"/>
    <w:rsid w:val="00D54325"/>
    <w:rsid w:val="00D647DB"/>
    <w:rsid w:val="00D67FE9"/>
    <w:rsid w:val="00D71DF0"/>
    <w:rsid w:val="00D72D0A"/>
    <w:rsid w:val="00D75B8A"/>
    <w:rsid w:val="00D77913"/>
    <w:rsid w:val="00D80825"/>
    <w:rsid w:val="00D810C9"/>
    <w:rsid w:val="00D8165B"/>
    <w:rsid w:val="00D81F64"/>
    <w:rsid w:val="00D85D4C"/>
    <w:rsid w:val="00D86E24"/>
    <w:rsid w:val="00D909A7"/>
    <w:rsid w:val="00D90EAD"/>
    <w:rsid w:val="00D94237"/>
    <w:rsid w:val="00D942D2"/>
    <w:rsid w:val="00D951F0"/>
    <w:rsid w:val="00DA20E9"/>
    <w:rsid w:val="00DA2C0F"/>
    <w:rsid w:val="00DB084C"/>
    <w:rsid w:val="00DC45C7"/>
    <w:rsid w:val="00DD01A0"/>
    <w:rsid w:val="00DD5E2F"/>
    <w:rsid w:val="00DE26CF"/>
    <w:rsid w:val="00DE5CD7"/>
    <w:rsid w:val="00DE6A09"/>
    <w:rsid w:val="00DE7164"/>
    <w:rsid w:val="00DE7C14"/>
    <w:rsid w:val="00DF1A5E"/>
    <w:rsid w:val="00DF1F39"/>
    <w:rsid w:val="00DF23F5"/>
    <w:rsid w:val="00DF2940"/>
    <w:rsid w:val="00DF2B38"/>
    <w:rsid w:val="00E01999"/>
    <w:rsid w:val="00E21CA7"/>
    <w:rsid w:val="00E225D5"/>
    <w:rsid w:val="00E3284E"/>
    <w:rsid w:val="00E36507"/>
    <w:rsid w:val="00E36BA6"/>
    <w:rsid w:val="00E409FB"/>
    <w:rsid w:val="00E42341"/>
    <w:rsid w:val="00E46A50"/>
    <w:rsid w:val="00E5072F"/>
    <w:rsid w:val="00E52D15"/>
    <w:rsid w:val="00E54837"/>
    <w:rsid w:val="00E6325D"/>
    <w:rsid w:val="00E649D6"/>
    <w:rsid w:val="00E67298"/>
    <w:rsid w:val="00E7353A"/>
    <w:rsid w:val="00E75B79"/>
    <w:rsid w:val="00E80623"/>
    <w:rsid w:val="00E85C84"/>
    <w:rsid w:val="00E865BA"/>
    <w:rsid w:val="00E904BE"/>
    <w:rsid w:val="00E92A6A"/>
    <w:rsid w:val="00E945B7"/>
    <w:rsid w:val="00EA50DC"/>
    <w:rsid w:val="00EB0B77"/>
    <w:rsid w:val="00EB0FF5"/>
    <w:rsid w:val="00EB2F84"/>
    <w:rsid w:val="00EB4ED7"/>
    <w:rsid w:val="00EC3ABA"/>
    <w:rsid w:val="00EC5C50"/>
    <w:rsid w:val="00ED119B"/>
    <w:rsid w:val="00ED120A"/>
    <w:rsid w:val="00ED12E3"/>
    <w:rsid w:val="00ED26AB"/>
    <w:rsid w:val="00ED3E4C"/>
    <w:rsid w:val="00ED5F7F"/>
    <w:rsid w:val="00ED6E4E"/>
    <w:rsid w:val="00EF1C0E"/>
    <w:rsid w:val="00EF5923"/>
    <w:rsid w:val="00EF71A4"/>
    <w:rsid w:val="00F02A96"/>
    <w:rsid w:val="00F039BA"/>
    <w:rsid w:val="00F11000"/>
    <w:rsid w:val="00F1564D"/>
    <w:rsid w:val="00F21528"/>
    <w:rsid w:val="00F22DFF"/>
    <w:rsid w:val="00F25172"/>
    <w:rsid w:val="00F27BF1"/>
    <w:rsid w:val="00F335DF"/>
    <w:rsid w:val="00F40F3E"/>
    <w:rsid w:val="00F414BD"/>
    <w:rsid w:val="00F42748"/>
    <w:rsid w:val="00F44D9D"/>
    <w:rsid w:val="00F45CFA"/>
    <w:rsid w:val="00F47C0A"/>
    <w:rsid w:val="00F5127C"/>
    <w:rsid w:val="00F51547"/>
    <w:rsid w:val="00F517AF"/>
    <w:rsid w:val="00F558FB"/>
    <w:rsid w:val="00F6045E"/>
    <w:rsid w:val="00F64751"/>
    <w:rsid w:val="00F66E2D"/>
    <w:rsid w:val="00F714D3"/>
    <w:rsid w:val="00F75024"/>
    <w:rsid w:val="00F7584A"/>
    <w:rsid w:val="00F75FCA"/>
    <w:rsid w:val="00F809B8"/>
    <w:rsid w:val="00F826A4"/>
    <w:rsid w:val="00F91331"/>
    <w:rsid w:val="00F9245E"/>
    <w:rsid w:val="00F92DC2"/>
    <w:rsid w:val="00F9334D"/>
    <w:rsid w:val="00F93881"/>
    <w:rsid w:val="00FA0A4E"/>
    <w:rsid w:val="00FA102C"/>
    <w:rsid w:val="00FA16AC"/>
    <w:rsid w:val="00FA649B"/>
    <w:rsid w:val="00FA65AA"/>
    <w:rsid w:val="00FB3A61"/>
    <w:rsid w:val="00FB732E"/>
    <w:rsid w:val="00FC55BD"/>
    <w:rsid w:val="00FC67B0"/>
    <w:rsid w:val="00FC69C3"/>
    <w:rsid w:val="00FD1545"/>
    <w:rsid w:val="00FD5EAD"/>
    <w:rsid w:val="00FE53EC"/>
    <w:rsid w:val="00FE5B92"/>
    <w:rsid w:val="00FF00A8"/>
    <w:rsid w:val="00FF1217"/>
    <w:rsid w:val="00FF45A6"/>
    <w:rsid w:val="00FF6BF7"/>
    <w:rsid w:val="2E380B27"/>
    <w:rsid w:val="2FA7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5BA9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AE5BA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E5BA9"/>
    <w:rPr>
      <w:rFonts w:eastAsia="仿宋_GB2312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5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BA9"/>
    <w:rPr>
      <w:rFonts w:eastAsia="仿宋_GB2312"/>
      <w:sz w:val="18"/>
      <w:szCs w:val="18"/>
    </w:rPr>
  </w:style>
  <w:style w:type="paragraph" w:styleId="Header">
    <w:name w:val="header"/>
    <w:basedOn w:val="Normal"/>
    <w:link w:val="HeaderChar"/>
    <w:uiPriority w:val="99"/>
    <w:rsid w:val="00AE5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BA9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AE5BA9"/>
  </w:style>
  <w:style w:type="character" w:styleId="Hyperlink">
    <w:name w:val="Hyperlink"/>
    <w:basedOn w:val="DefaultParagraphFont"/>
    <w:uiPriority w:val="99"/>
    <w:rsid w:val="00AE5B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75</Words>
  <Characters>429</Characters>
  <Application>Microsoft Office Outlook</Application>
  <DocSecurity>0</DocSecurity>
  <Lines>0</Lines>
  <Paragraphs>0</Paragraphs>
  <ScaleCrop>false</ScaleCrop>
  <Company>人事处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  庆  市  卫  生  局</dc:title>
  <dc:subject/>
  <dc:creator>谭加荣</dc:creator>
  <cp:keywords/>
  <dc:description/>
  <cp:lastModifiedBy>兰利萍</cp:lastModifiedBy>
  <cp:revision>2</cp:revision>
  <cp:lastPrinted>2014-07-09T00:27:00Z</cp:lastPrinted>
  <dcterms:created xsi:type="dcterms:W3CDTF">2014-07-08T10:23:00Z</dcterms:created>
  <dcterms:modified xsi:type="dcterms:W3CDTF">2015-07-14T11:06:00Z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2052-9.1.0.5119</vt:lpwstr>
  </property>
</Properties>
</file>