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ED1" w:rsidRPr="002E6D1B" w:rsidRDefault="00864ED1" w:rsidP="00432F75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市职业病防治院</w:t>
      </w:r>
      <w:r w:rsidRPr="002E6D1B">
        <w:rPr>
          <w:rFonts w:ascii="方正小标宋_GBK" w:eastAsia="方正小标宋_GBK" w:hAnsi="宋体" w:cs="方正小标宋_GBK"/>
          <w:kern w:val="0"/>
          <w:sz w:val="36"/>
          <w:szCs w:val="36"/>
        </w:rPr>
        <w:t>201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5</w:t>
      </w: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864ED1" w:rsidRPr="00EF5923" w:rsidRDefault="00864ED1" w:rsidP="00432F75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 w:rsidRPr="00EF5923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 w:rsidRPr="00EF5923"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864ED1" w:rsidRDefault="00864ED1" w:rsidP="00432F75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 w:rsidRPr="002E6D1B"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 w:rsidRPr="00FF45A6">
        <w:rPr>
          <w:rFonts w:ascii="方正仿宋_GBK" w:eastAsia="方正仿宋_GBK" w:cs="方正仿宋_GBK" w:hint="eastAsia"/>
        </w:rPr>
        <w:t>〔</w:t>
      </w:r>
      <w:r w:rsidRPr="00FF45A6">
        <w:rPr>
          <w:rFonts w:ascii="方正仿宋_GBK" w:eastAsia="方正仿宋_GBK" w:cs="方正仿宋_GBK"/>
        </w:rPr>
        <w:t>20</w:t>
      </w:r>
      <w:r>
        <w:rPr>
          <w:rFonts w:ascii="方正仿宋_GBK" w:eastAsia="方正仿宋_GBK" w:cs="方正仿宋_GBK"/>
        </w:rPr>
        <w:t>06</w:t>
      </w:r>
      <w:r w:rsidRPr="00FF45A6">
        <w:rPr>
          <w:rFonts w:ascii="方正仿宋_GBK" w:eastAsia="方正仿宋_GBK" w:cs="方正仿宋_GBK" w:hint="eastAsia"/>
        </w:rPr>
        <w:t>〕</w:t>
      </w:r>
      <w:r w:rsidRPr="002E6D1B">
        <w:rPr>
          <w:rFonts w:ascii="方正仿宋_GBK" w:eastAsia="方正仿宋_GBK" w:hAnsi="宋体" w:cs="方正仿宋_GBK"/>
          <w:kern w:val="0"/>
        </w:rPr>
        <w:t>44</w:t>
      </w:r>
      <w:r w:rsidRPr="002E6D1B">
        <w:rPr>
          <w:rFonts w:ascii="方正仿宋_GBK" w:eastAsia="方正仿宋_GBK" w:hAnsi="宋体" w:cs="方正仿宋_GBK" w:hint="eastAsia"/>
          <w:kern w:val="0"/>
        </w:rPr>
        <w:t>号）要求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 w:rsidRPr="00F335DF">
        <w:rPr>
          <w:rFonts w:ascii="方正仿宋_GBK" w:eastAsia="方正仿宋_GBK" w:hAnsi="宋体" w:cs="方正仿宋_GBK"/>
          <w:color w:val="000000"/>
          <w:kern w:val="0"/>
        </w:rPr>
        <w:t>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16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24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（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）。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点：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重庆市职业病防治院人事科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通讯地址（邮编）：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重庆市南岸区南城大道</w:t>
      </w:r>
      <w:r>
        <w:rPr>
          <w:rFonts w:ascii="方正仿宋_GBK" w:eastAsia="方正仿宋_GBK" w:hAnsi="宋体" w:cs="方正仿宋_GBK"/>
          <w:color w:val="000000"/>
          <w:kern w:val="0"/>
        </w:rPr>
        <w:t>301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400060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61929190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联系人：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彭小悦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陈省吏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1.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2.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3.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864ED1" w:rsidRPr="00913353" w:rsidRDefault="00864ED1" w:rsidP="00D8498F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4" w:history="1">
        <w:r w:rsidRPr="00913353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重庆市职业病防治院</w:t>
        </w:r>
        <w:r w:rsidRPr="00913353"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913353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864ED1" w:rsidRPr="002E6D1B" w:rsidRDefault="00864ED1" w:rsidP="00D8498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864ED1" w:rsidRPr="002E6D1B" w:rsidRDefault="00864ED1" w:rsidP="00432F75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重庆市职业病防治院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    </w:t>
      </w:r>
    </w:p>
    <w:p w:rsidR="00864ED1" w:rsidRDefault="00864ED1" w:rsidP="00D8498F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15</w:t>
      </w:r>
      <w:r w:rsidRPr="002E6D1B"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 </w:t>
      </w:r>
    </w:p>
    <w:p w:rsidR="00864ED1" w:rsidRPr="00432F75" w:rsidRDefault="00864ED1"/>
    <w:sectPr w:rsidR="00864ED1" w:rsidRPr="00432F75" w:rsidSect="00787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F75"/>
    <w:rsid w:val="00015402"/>
    <w:rsid w:val="00147D1F"/>
    <w:rsid w:val="002E6D1B"/>
    <w:rsid w:val="00432F75"/>
    <w:rsid w:val="00472FE1"/>
    <w:rsid w:val="005B0DEC"/>
    <w:rsid w:val="00787C19"/>
    <w:rsid w:val="007A4810"/>
    <w:rsid w:val="00814C97"/>
    <w:rsid w:val="00864ED1"/>
    <w:rsid w:val="00913353"/>
    <w:rsid w:val="00D8498F"/>
    <w:rsid w:val="00EF5923"/>
    <w:rsid w:val="00F335DF"/>
    <w:rsid w:val="00F96928"/>
    <w:rsid w:val="00FE0197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F75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32F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qhrss.gov.cn/UploadFiles/2010-1/211015250495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73</Words>
  <Characters>422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兰利萍</cp:lastModifiedBy>
  <cp:revision>3</cp:revision>
  <dcterms:created xsi:type="dcterms:W3CDTF">2015-07-08T01:00:00Z</dcterms:created>
  <dcterms:modified xsi:type="dcterms:W3CDTF">2015-07-15T06:22:00Z</dcterms:modified>
</cp:coreProperties>
</file>