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AB" w:rsidRDefault="00474EAB" w:rsidP="00841526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重庆医科大学附属第二医院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2015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474EAB" w:rsidRDefault="00474EAB" w:rsidP="00841526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474EAB" w:rsidRDefault="00474EAB" w:rsidP="00841526">
      <w:pPr>
        <w:widowControl/>
        <w:adjustRightInd w:val="0"/>
        <w:snapToGrid w:val="0"/>
        <w:spacing w:line="312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>
        <w:rPr>
          <w:rFonts w:ascii="方正仿宋_GBK" w:eastAsia="方正仿宋_GBK" w:cs="方正仿宋_GBK" w:hint="eastAsia"/>
        </w:rPr>
        <w:t>〔</w:t>
      </w:r>
      <w:r>
        <w:rPr>
          <w:rFonts w:ascii="方正仿宋_GBK" w:eastAsia="方正仿宋_GBK" w:cs="方正仿宋_GBK"/>
        </w:rPr>
        <w:t>2006</w:t>
      </w:r>
      <w:r>
        <w:rPr>
          <w:rFonts w:ascii="方正仿宋_GBK" w:eastAsia="方正仿宋_GBK" w:cs="方正仿宋_GBK" w:hint="eastAsia"/>
        </w:rPr>
        <w:t>〕</w:t>
      </w:r>
      <w:r>
        <w:rPr>
          <w:rFonts w:ascii="方正仿宋_GBK" w:eastAsia="方正仿宋_GBK" w:hAnsi="宋体" w:cs="方正仿宋_GBK"/>
          <w:kern w:val="0"/>
        </w:rPr>
        <w:t>44</w:t>
      </w:r>
      <w:r>
        <w:rPr>
          <w:rFonts w:ascii="方正仿宋_GBK" w:eastAsia="方正仿宋_GBK" w:hAnsi="宋体" w:cs="方正仿宋_GBK" w:hint="eastAsia"/>
          <w:kern w:val="0"/>
        </w:rPr>
        <w:t>号）要求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日（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个工作日）。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点：重庆医科大学附属第二医院人事处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通讯地址（邮编）：重庆市渝中区临江路</w:t>
      </w:r>
      <w:r>
        <w:rPr>
          <w:rFonts w:ascii="方正仿宋_GBK" w:eastAsia="方正仿宋_GBK" w:hAnsi="宋体" w:cs="方正仿宋_GBK"/>
          <w:color w:val="000000"/>
          <w:kern w:val="0"/>
        </w:rPr>
        <w:t>74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400010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023-63829621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联系人：余平、李莉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1.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3.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474EAB" w:rsidRPr="00BC3369" w:rsidRDefault="00474EAB" w:rsidP="006118C8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BC3369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重庆医科大学附属第二医院</w:t>
        </w:r>
        <w:r w:rsidRPr="00BC3369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BC3369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474EAB" w:rsidRDefault="00474EAB" w:rsidP="006118C8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474EAB" w:rsidRDefault="00474EAB" w:rsidP="00841526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重庆医科大学附属第二医院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474EAB" w:rsidRDefault="00474EAB" w:rsidP="006118C8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 </w:t>
      </w:r>
    </w:p>
    <w:p w:rsidR="00474EAB" w:rsidRDefault="00474EAB" w:rsidP="006118C8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</w:p>
    <w:p w:rsidR="00474EAB" w:rsidRPr="00841526" w:rsidRDefault="00474EAB"/>
    <w:sectPr w:rsidR="00474EAB" w:rsidRPr="00841526" w:rsidSect="00402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EAB" w:rsidRDefault="00474EAB" w:rsidP="00841526">
      <w:r>
        <w:separator/>
      </w:r>
    </w:p>
  </w:endnote>
  <w:endnote w:type="continuationSeparator" w:id="0">
    <w:p w:rsidR="00474EAB" w:rsidRDefault="00474EAB" w:rsidP="00841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EAB" w:rsidRDefault="00474EAB" w:rsidP="00841526">
      <w:r>
        <w:separator/>
      </w:r>
    </w:p>
  </w:footnote>
  <w:footnote w:type="continuationSeparator" w:id="0">
    <w:p w:rsidR="00474EAB" w:rsidRDefault="00474EAB" w:rsidP="00841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526"/>
    <w:rsid w:val="000602F2"/>
    <w:rsid w:val="00336878"/>
    <w:rsid w:val="003928E0"/>
    <w:rsid w:val="00402613"/>
    <w:rsid w:val="00474EAB"/>
    <w:rsid w:val="006118C8"/>
    <w:rsid w:val="006F4EDB"/>
    <w:rsid w:val="0075413C"/>
    <w:rsid w:val="008206EA"/>
    <w:rsid w:val="00821BA8"/>
    <w:rsid w:val="00841526"/>
    <w:rsid w:val="009527AC"/>
    <w:rsid w:val="00972E7F"/>
    <w:rsid w:val="009F4A59"/>
    <w:rsid w:val="00A67461"/>
    <w:rsid w:val="00AE7671"/>
    <w:rsid w:val="00B20F66"/>
    <w:rsid w:val="00BC3369"/>
    <w:rsid w:val="00C13248"/>
    <w:rsid w:val="00C133A8"/>
    <w:rsid w:val="00C24283"/>
    <w:rsid w:val="00D72F31"/>
    <w:rsid w:val="00D8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526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15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152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4152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1526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41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25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75</Words>
  <Characters>432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luobo</dc:creator>
  <cp:keywords/>
  <dc:description/>
  <cp:lastModifiedBy>周源</cp:lastModifiedBy>
  <cp:revision>7</cp:revision>
  <dcterms:created xsi:type="dcterms:W3CDTF">2015-07-06T01:03:00Z</dcterms:created>
  <dcterms:modified xsi:type="dcterms:W3CDTF">2015-07-17T05:34:00Z</dcterms:modified>
</cp:coreProperties>
</file>