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0F5" w:rsidRDefault="007450F5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kern w:val="0"/>
          <w:sz w:val="36"/>
          <w:szCs w:val="36"/>
        </w:rPr>
      </w:pPr>
      <w:r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重庆市医科大学附属口腔医院</w:t>
      </w:r>
      <w:r>
        <w:rPr>
          <w:rFonts w:ascii="方正小标宋_GBK" w:eastAsia="方正小标宋_GBK" w:hAnsi="宋体" w:cs="方正小标宋_GBK"/>
          <w:kern w:val="0"/>
          <w:sz w:val="36"/>
          <w:szCs w:val="36"/>
        </w:rPr>
        <w:t>2015</w:t>
      </w:r>
      <w:r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年上半年</w:t>
      </w:r>
    </w:p>
    <w:p w:rsidR="007450F5" w:rsidRDefault="007450F5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color w:val="000000"/>
          <w:kern w:val="0"/>
          <w:sz w:val="36"/>
          <w:szCs w:val="36"/>
        </w:rPr>
      </w:pPr>
      <w:r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公开招聘拟聘用人员</w:t>
      </w:r>
      <w:r>
        <w:rPr>
          <w:rFonts w:ascii="方正小标宋_GBK" w:eastAsia="方正小标宋_GBK" w:hAnsi="宋体" w:cs="方正小标宋_GBK" w:hint="eastAsia"/>
          <w:color w:val="000000"/>
          <w:kern w:val="0"/>
          <w:sz w:val="36"/>
          <w:szCs w:val="36"/>
        </w:rPr>
        <w:t>公示</w:t>
      </w:r>
    </w:p>
    <w:p w:rsidR="007450F5" w:rsidRDefault="007450F5">
      <w:pPr>
        <w:widowControl/>
        <w:adjustRightInd w:val="0"/>
        <w:snapToGrid w:val="0"/>
        <w:spacing w:line="314" w:lineRule="auto"/>
        <w:jc w:val="left"/>
        <w:rPr>
          <w:rFonts w:ascii="宋体" w:eastAsia="宋体"/>
          <w:color w:val="000000"/>
          <w:kern w:val="0"/>
          <w:sz w:val="24"/>
          <w:szCs w:val="24"/>
        </w:rPr>
      </w:pPr>
    </w:p>
    <w:p w:rsidR="007450F5" w:rsidRDefault="007450F5" w:rsidP="00D15BE6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按照</w:t>
      </w:r>
      <w:r>
        <w:rPr>
          <w:rFonts w:ascii="方正仿宋_GBK" w:eastAsia="方正仿宋_GBK" w:hAnsi="宋体" w:cs="方正仿宋_GBK" w:hint="eastAsia"/>
          <w:kern w:val="0"/>
        </w:rPr>
        <w:t>《重庆市事业单位公开招聘人员实施办法》（渝人发</w:t>
      </w:r>
      <w:r>
        <w:rPr>
          <w:rFonts w:ascii="方正仿宋_GBK" w:eastAsia="方正仿宋_GBK" w:cs="方正仿宋_GBK" w:hint="eastAsia"/>
        </w:rPr>
        <w:t>〔</w:t>
      </w:r>
      <w:r>
        <w:rPr>
          <w:rFonts w:ascii="方正仿宋_GBK" w:eastAsia="方正仿宋_GBK" w:cs="方正仿宋_GBK"/>
        </w:rPr>
        <w:t>2006</w:t>
      </w:r>
      <w:r>
        <w:rPr>
          <w:rFonts w:ascii="方正仿宋_GBK" w:eastAsia="方正仿宋_GBK" w:cs="方正仿宋_GBK" w:hint="eastAsia"/>
        </w:rPr>
        <w:t>〕</w:t>
      </w:r>
      <w:r>
        <w:rPr>
          <w:rFonts w:ascii="方正仿宋_GBK" w:eastAsia="方正仿宋_GBK" w:hAnsi="宋体" w:cs="方正仿宋_GBK"/>
          <w:kern w:val="0"/>
        </w:rPr>
        <w:t>44</w:t>
      </w:r>
      <w:r>
        <w:rPr>
          <w:rFonts w:ascii="方正仿宋_GBK" w:eastAsia="方正仿宋_GBK" w:hAnsi="宋体" w:cs="方正仿宋_GBK" w:hint="eastAsia"/>
          <w:kern w:val="0"/>
        </w:rPr>
        <w:t>号）要求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，现将拟聘用人员予以公示。</w:t>
      </w:r>
    </w:p>
    <w:p w:rsidR="007450F5" w:rsidRDefault="007450F5" w:rsidP="00D15BE6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>
        <w:rPr>
          <w:rFonts w:ascii="方正黑体_GBK" w:eastAsia="方正黑体_GBK" w:hAnsi="宋体" w:cs="方正黑体_GBK" w:hint="eastAsia"/>
          <w:color w:val="000000"/>
          <w:kern w:val="0"/>
        </w:rPr>
        <w:t>一、公示期</w:t>
      </w:r>
    </w:p>
    <w:p w:rsidR="007450F5" w:rsidRDefault="007450F5" w:rsidP="00D15BE6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2014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年</w:t>
      </w:r>
      <w:r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17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日至</w:t>
      </w:r>
      <w:r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27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日（</w:t>
      </w:r>
      <w:r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个工作日）。</w:t>
      </w:r>
    </w:p>
    <w:p w:rsidR="007450F5" w:rsidRDefault="007450F5" w:rsidP="00D15BE6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>
        <w:rPr>
          <w:rFonts w:ascii="方正黑体_GBK" w:eastAsia="方正黑体_GBK" w:hAnsi="宋体" w:cs="方正黑体_GBK" w:hint="eastAsia"/>
          <w:color w:val="000000"/>
          <w:kern w:val="0"/>
        </w:rPr>
        <w:t>二、受理地点及电话</w:t>
      </w:r>
    </w:p>
    <w:p w:rsidR="007450F5" w:rsidRDefault="007450F5" w:rsidP="00D15BE6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地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点：重庆医科大学附属口腔医院人事科</w:t>
      </w:r>
    </w:p>
    <w:p w:rsidR="007450F5" w:rsidRDefault="007450F5" w:rsidP="00D15BE6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通讯地址（邮编）：重庆市渝北区松石北路</w:t>
      </w:r>
      <w:r>
        <w:rPr>
          <w:rFonts w:ascii="方正仿宋_GBK" w:eastAsia="方正仿宋_GBK" w:hAnsi="宋体" w:cs="方正仿宋_GBK"/>
          <w:color w:val="000000"/>
          <w:kern w:val="0"/>
        </w:rPr>
        <w:t>426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号（</w:t>
      </w:r>
      <w:r>
        <w:rPr>
          <w:rFonts w:ascii="方正仿宋_GBK" w:eastAsia="方正仿宋_GBK" w:hAnsi="宋体" w:cs="方正仿宋_GBK"/>
          <w:color w:val="000000"/>
          <w:kern w:val="0"/>
        </w:rPr>
        <w:t>401147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）</w:t>
      </w:r>
    </w:p>
    <w:p w:rsidR="007450F5" w:rsidRDefault="007450F5" w:rsidP="00D15BE6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电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话：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88860015 </w:t>
      </w:r>
    </w:p>
    <w:p w:rsidR="007450F5" w:rsidRDefault="007450F5" w:rsidP="00D15BE6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联系人：贺平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 </w:t>
      </w:r>
    </w:p>
    <w:p w:rsidR="007450F5" w:rsidRDefault="007450F5" w:rsidP="00D15BE6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>
        <w:rPr>
          <w:rFonts w:ascii="方正黑体_GBK" w:eastAsia="方正黑体_GBK" w:hAnsi="宋体" w:cs="方正黑体_GBK" w:hint="eastAsia"/>
          <w:color w:val="000000"/>
          <w:kern w:val="0"/>
        </w:rPr>
        <w:t>三、公示要求</w:t>
      </w:r>
    </w:p>
    <w:p w:rsidR="007450F5" w:rsidRDefault="007450F5" w:rsidP="00D15BE6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1.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如对公示内容有异议，请以书面、署名形式反映。</w:t>
      </w:r>
    </w:p>
    <w:p w:rsidR="007450F5" w:rsidRDefault="007450F5" w:rsidP="00D15BE6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2.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反映人必须用真实姓名，反映情况要实事求是，真实、具体、敢于负责。不允许借机捏造事实，泄愤报复或有意诬陷，一经查实，将严肃处理。</w:t>
      </w:r>
    </w:p>
    <w:p w:rsidR="007450F5" w:rsidRDefault="007450F5" w:rsidP="00D15BE6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3.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受理机构对反映人员和反映的情况严格保密。</w:t>
      </w:r>
    </w:p>
    <w:p w:rsidR="007450F5" w:rsidRDefault="007450F5" w:rsidP="00D15BE6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</w:p>
    <w:p w:rsidR="007450F5" w:rsidRDefault="007450F5" w:rsidP="00D15BE6">
      <w:pPr>
        <w:widowControl/>
        <w:adjustRightInd w:val="0"/>
        <w:snapToGrid w:val="0"/>
        <w:spacing w:line="520" w:lineRule="exact"/>
        <w:ind w:leftChars="207" w:left="31680" w:hangingChars="200" w:firstLine="31680"/>
        <w:jc w:val="left"/>
        <w:rPr>
          <w:rFonts w:ascii="方正仿宋_GBK" w:eastAsia="方正仿宋_GBK" w:hAnsi="宋体"/>
          <w:color w:val="000000"/>
          <w:kern w:val="0"/>
          <w:u w:val="single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附：</w:t>
      </w:r>
      <w:hyperlink r:id="rId6" w:history="1">
        <w:r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重庆医科大学附属口腔医院</w:t>
        </w:r>
        <w:r>
          <w:rPr>
            <w:rStyle w:val="Hyperlink"/>
            <w:rFonts w:ascii="方正仿宋_GBK" w:eastAsia="方正仿宋_GBK" w:hAnsi="宋体" w:cs="方正仿宋_GBK"/>
            <w:color w:val="000000"/>
            <w:kern w:val="0"/>
            <w:u w:val="none"/>
          </w:rPr>
          <w:t>2015</w:t>
        </w:r>
        <w:r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年上半年公开招聘拟聘用人员公示表</w:t>
        </w:r>
      </w:hyperlink>
    </w:p>
    <w:p w:rsidR="007450F5" w:rsidRDefault="007450F5" w:rsidP="00D15BE6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</w:p>
    <w:p w:rsidR="007450F5" w:rsidRDefault="007450F5">
      <w:pPr>
        <w:widowControl/>
        <w:wordWrap w:val="0"/>
        <w:adjustRightInd w:val="0"/>
        <w:snapToGrid w:val="0"/>
        <w:spacing w:line="520" w:lineRule="exact"/>
        <w:jc w:val="righ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 xml:space="preserve">  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重庆医科大学附属口腔医院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     </w:t>
      </w:r>
    </w:p>
    <w:p w:rsidR="007450F5" w:rsidRDefault="007450F5" w:rsidP="00D15BE6">
      <w:pPr>
        <w:spacing w:line="540" w:lineRule="exact"/>
        <w:ind w:firstLineChars="150" w:firstLine="31680"/>
        <w:rPr>
          <w:rFonts w:ascii="方正仿宋_GBK" w:eastAsia="方正仿宋_GBK" w:hAnsi="宋体"/>
          <w:snapToGrid w:val="0"/>
          <w:color w:val="000000"/>
          <w:kern w:val="0"/>
        </w:rPr>
      </w:pPr>
      <w:r>
        <w:rPr>
          <w:rFonts w:ascii="方正仿宋_GBK" w:eastAsia="方正仿宋_GBK" w:hAnsi="宋体" w:cs="方正仿宋_GBK"/>
          <w:kern w:val="0"/>
        </w:rPr>
        <w:t xml:space="preserve">                               2015</w:t>
      </w:r>
      <w:r>
        <w:rPr>
          <w:rFonts w:ascii="方正仿宋_GBK" w:eastAsia="方正仿宋_GBK" w:hAnsi="宋体" w:cs="方正仿宋_GBK" w:hint="eastAsia"/>
          <w:kern w:val="0"/>
        </w:rPr>
        <w:t>年</w:t>
      </w:r>
      <w:r>
        <w:rPr>
          <w:rFonts w:ascii="方正仿宋_GBK" w:eastAsia="方正仿宋_GBK" w:hAnsi="宋体" w:cs="方正仿宋_GBK"/>
          <w:kern w:val="0"/>
        </w:rPr>
        <w:t>7</w:t>
      </w:r>
      <w:r>
        <w:rPr>
          <w:rFonts w:ascii="方正仿宋_GBK" w:eastAsia="方正仿宋_GBK" w:hAnsi="宋体" w:cs="方正仿宋_GBK" w:hint="eastAsia"/>
          <w:kern w:val="0"/>
        </w:rPr>
        <w:t>月</w:t>
      </w:r>
      <w:r>
        <w:rPr>
          <w:rFonts w:ascii="方正仿宋_GBK" w:eastAsia="方正仿宋_GBK" w:hAnsi="宋体" w:cs="方正仿宋_GBK"/>
          <w:kern w:val="0"/>
        </w:rPr>
        <w:t>16</w:t>
      </w:r>
      <w:r>
        <w:rPr>
          <w:rFonts w:ascii="方正仿宋_GBK" w:eastAsia="方正仿宋_GBK" w:hAnsi="宋体" w:cs="方正仿宋_GBK" w:hint="eastAsia"/>
          <w:snapToGrid w:val="0"/>
          <w:color w:val="000000"/>
          <w:kern w:val="0"/>
        </w:rPr>
        <w:t>日</w:t>
      </w:r>
      <w:r>
        <w:rPr>
          <w:rFonts w:ascii="方正仿宋_GBK" w:eastAsia="方正仿宋_GBK" w:hAnsi="宋体" w:cs="方正仿宋_GBK"/>
          <w:snapToGrid w:val="0"/>
          <w:color w:val="000000"/>
          <w:kern w:val="0"/>
        </w:rPr>
        <w:t xml:space="preserve">  </w:t>
      </w:r>
    </w:p>
    <w:p w:rsidR="007450F5" w:rsidRDefault="007450F5">
      <w:pPr>
        <w:spacing w:line="540" w:lineRule="exact"/>
        <w:rPr>
          <w:rFonts w:ascii="方正仿宋_GBK" w:eastAsia="方正仿宋_GBK"/>
        </w:rPr>
      </w:pPr>
      <w:bookmarkStart w:id="0" w:name="_GoBack"/>
      <w:bookmarkEnd w:id="0"/>
    </w:p>
    <w:sectPr w:rsidR="007450F5" w:rsidSect="00AE5BA9">
      <w:headerReference w:type="default" r:id="rId7"/>
      <w:footerReference w:type="default" r:id="rId8"/>
      <w:pgSz w:w="11906" w:h="16838"/>
      <w:pgMar w:top="1701" w:right="1418" w:bottom="1588" w:left="1474" w:header="1701" w:footer="1134" w:gutter="0"/>
      <w:cols w:space="425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0F5" w:rsidRDefault="007450F5" w:rsidP="00AE5BA9">
      <w:r>
        <w:separator/>
      </w:r>
    </w:p>
  </w:endnote>
  <w:endnote w:type="continuationSeparator" w:id="0">
    <w:p w:rsidR="007450F5" w:rsidRDefault="007450F5" w:rsidP="00AE5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0F5" w:rsidRDefault="007450F5">
    <w:pPr>
      <w:pStyle w:val="Footer"/>
      <w:ind w:right="339"/>
      <w:jc w:val="right"/>
      <w:rPr>
        <w:sz w:val="21"/>
        <w:szCs w:val="21"/>
      </w:rPr>
    </w:pPr>
    <w:r>
      <w:rPr>
        <w:rFonts w:ascii="仿宋_GB2312" w:cs="仿宋_GB2312"/>
        <w:sz w:val="21"/>
        <w:szCs w:val="21"/>
      </w:rPr>
      <w:t>-</w:t>
    </w:r>
    <w:r>
      <w:rPr>
        <w:rStyle w:val="PageNumber"/>
        <w:sz w:val="21"/>
        <w:szCs w:val="21"/>
      </w:rPr>
      <w:fldChar w:fldCharType="begin"/>
    </w:r>
    <w:r>
      <w:rPr>
        <w:rStyle w:val="PageNumber"/>
        <w:sz w:val="21"/>
        <w:szCs w:val="21"/>
      </w:rPr>
      <w:instrText xml:space="preserve"> PAGE </w:instrText>
    </w:r>
    <w:r>
      <w:rPr>
        <w:rStyle w:val="PageNumber"/>
        <w:sz w:val="21"/>
        <w:szCs w:val="21"/>
      </w:rPr>
      <w:fldChar w:fldCharType="separate"/>
    </w:r>
    <w:r>
      <w:rPr>
        <w:rStyle w:val="PageNumber"/>
        <w:noProof/>
        <w:sz w:val="21"/>
        <w:szCs w:val="21"/>
      </w:rPr>
      <w:t>1</w:t>
    </w:r>
    <w:r>
      <w:rPr>
        <w:rStyle w:val="PageNumber"/>
        <w:sz w:val="21"/>
        <w:szCs w:val="21"/>
      </w:rPr>
      <w:fldChar w:fldCharType="end"/>
    </w:r>
    <w:r>
      <w:rPr>
        <w:rFonts w:ascii="仿宋_GB2312" w:cs="仿宋_GB2312"/>
        <w:sz w:val="21"/>
        <w:szCs w:val="21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0F5" w:rsidRDefault="007450F5" w:rsidP="00AE5BA9">
      <w:r>
        <w:separator/>
      </w:r>
    </w:p>
  </w:footnote>
  <w:footnote w:type="continuationSeparator" w:id="0">
    <w:p w:rsidR="007450F5" w:rsidRDefault="007450F5" w:rsidP="00AE5B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0F5" w:rsidRDefault="007450F5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4237"/>
    <w:rsid w:val="00002330"/>
    <w:rsid w:val="00002871"/>
    <w:rsid w:val="00003B4F"/>
    <w:rsid w:val="0000403F"/>
    <w:rsid w:val="00012237"/>
    <w:rsid w:val="00013670"/>
    <w:rsid w:val="00015402"/>
    <w:rsid w:val="000174AE"/>
    <w:rsid w:val="00017FCC"/>
    <w:rsid w:val="00023C94"/>
    <w:rsid w:val="000252B6"/>
    <w:rsid w:val="00025818"/>
    <w:rsid w:val="0003202E"/>
    <w:rsid w:val="0003459C"/>
    <w:rsid w:val="00037216"/>
    <w:rsid w:val="00037887"/>
    <w:rsid w:val="0005377D"/>
    <w:rsid w:val="00060177"/>
    <w:rsid w:val="00061EA1"/>
    <w:rsid w:val="0006510B"/>
    <w:rsid w:val="000718CD"/>
    <w:rsid w:val="00075E9F"/>
    <w:rsid w:val="00077644"/>
    <w:rsid w:val="00096226"/>
    <w:rsid w:val="000A2AB0"/>
    <w:rsid w:val="000A2F67"/>
    <w:rsid w:val="000A3998"/>
    <w:rsid w:val="000A510B"/>
    <w:rsid w:val="000B0D6D"/>
    <w:rsid w:val="000B4237"/>
    <w:rsid w:val="000C1771"/>
    <w:rsid w:val="000D117B"/>
    <w:rsid w:val="000D4DF9"/>
    <w:rsid w:val="000D612A"/>
    <w:rsid w:val="000E7DEF"/>
    <w:rsid w:val="000F1881"/>
    <w:rsid w:val="000F23EB"/>
    <w:rsid w:val="000F4DCC"/>
    <w:rsid w:val="00102EC8"/>
    <w:rsid w:val="00103CA4"/>
    <w:rsid w:val="0010551C"/>
    <w:rsid w:val="00116812"/>
    <w:rsid w:val="00117B9D"/>
    <w:rsid w:val="0012301F"/>
    <w:rsid w:val="001239A5"/>
    <w:rsid w:val="00125108"/>
    <w:rsid w:val="00127298"/>
    <w:rsid w:val="001314D6"/>
    <w:rsid w:val="001326FD"/>
    <w:rsid w:val="00136C69"/>
    <w:rsid w:val="00137C82"/>
    <w:rsid w:val="0014090D"/>
    <w:rsid w:val="00140A66"/>
    <w:rsid w:val="00140C22"/>
    <w:rsid w:val="00146523"/>
    <w:rsid w:val="001502EB"/>
    <w:rsid w:val="00161DC9"/>
    <w:rsid w:val="00162883"/>
    <w:rsid w:val="00162B1E"/>
    <w:rsid w:val="00170230"/>
    <w:rsid w:val="001744A7"/>
    <w:rsid w:val="001748CE"/>
    <w:rsid w:val="00174BB2"/>
    <w:rsid w:val="001765C4"/>
    <w:rsid w:val="0018182C"/>
    <w:rsid w:val="00181D83"/>
    <w:rsid w:val="0018731D"/>
    <w:rsid w:val="001A1AEE"/>
    <w:rsid w:val="001A3CEC"/>
    <w:rsid w:val="001A6F8F"/>
    <w:rsid w:val="001B029F"/>
    <w:rsid w:val="001C0748"/>
    <w:rsid w:val="001C15BE"/>
    <w:rsid w:val="001C4242"/>
    <w:rsid w:val="001C6D83"/>
    <w:rsid w:val="001C7131"/>
    <w:rsid w:val="001C7DFF"/>
    <w:rsid w:val="001D0303"/>
    <w:rsid w:val="001D23FF"/>
    <w:rsid w:val="001D247C"/>
    <w:rsid w:val="001D38DF"/>
    <w:rsid w:val="001E2EFB"/>
    <w:rsid w:val="001E3DD7"/>
    <w:rsid w:val="001F27C6"/>
    <w:rsid w:val="001F525B"/>
    <w:rsid w:val="00202C12"/>
    <w:rsid w:val="00203FE9"/>
    <w:rsid w:val="002043B3"/>
    <w:rsid w:val="00206143"/>
    <w:rsid w:val="00212CB1"/>
    <w:rsid w:val="00215162"/>
    <w:rsid w:val="00215269"/>
    <w:rsid w:val="00226E65"/>
    <w:rsid w:val="002270E0"/>
    <w:rsid w:val="002343D1"/>
    <w:rsid w:val="00235A23"/>
    <w:rsid w:val="0024042C"/>
    <w:rsid w:val="00254E27"/>
    <w:rsid w:val="00256931"/>
    <w:rsid w:val="00261163"/>
    <w:rsid w:val="00263AE1"/>
    <w:rsid w:val="00267EE2"/>
    <w:rsid w:val="00270F39"/>
    <w:rsid w:val="00281F9F"/>
    <w:rsid w:val="0028443A"/>
    <w:rsid w:val="0028764C"/>
    <w:rsid w:val="00290A24"/>
    <w:rsid w:val="0029161C"/>
    <w:rsid w:val="002956D0"/>
    <w:rsid w:val="002A167D"/>
    <w:rsid w:val="002A310E"/>
    <w:rsid w:val="002A4DB3"/>
    <w:rsid w:val="002A662C"/>
    <w:rsid w:val="002B0926"/>
    <w:rsid w:val="002B1787"/>
    <w:rsid w:val="002B194A"/>
    <w:rsid w:val="002B21E2"/>
    <w:rsid w:val="002B7724"/>
    <w:rsid w:val="002C001F"/>
    <w:rsid w:val="002C0ED6"/>
    <w:rsid w:val="002C2B21"/>
    <w:rsid w:val="002C4388"/>
    <w:rsid w:val="002C4BBA"/>
    <w:rsid w:val="002C72EE"/>
    <w:rsid w:val="002C7656"/>
    <w:rsid w:val="002D0CC5"/>
    <w:rsid w:val="002E1A39"/>
    <w:rsid w:val="002E2D32"/>
    <w:rsid w:val="002E411E"/>
    <w:rsid w:val="002E58E5"/>
    <w:rsid w:val="002E6107"/>
    <w:rsid w:val="002E6D1B"/>
    <w:rsid w:val="002E6DC9"/>
    <w:rsid w:val="002F243A"/>
    <w:rsid w:val="002F3E29"/>
    <w:rsid w:val="002F78B6"/>
    <w:rsid w:val="002F7CE0"/>
    <w:rsid w:val="003015C5"/>
    <w:rsid w:val="00302135"/>
    <w:rsid w:val="003039B1"/>
    <w:rsid w:val="00307DD8"/>
    <w:rsid w:val="00316DCF"/>
    <w:rsid w:val="00316EB3"/>
    <w:rsid w:val="0031794B"/>
    <w:rsid w:val="00317A7F"/>
    <w:rsid w:val="00317E93"/>
    <w:rsid w:val="00323FAE"/>
    <w:rsid w:val="003256DF"/>
    <w:rsid w:val="00330E8C"/>
    <w:rsid w:val="00333F99"/>
    <w:rsid w:val="00336738"/>
    <w:rsid w:val="00343898"/>
    <w:rsid w:val="00345267"/>
    <w:rsid w:val="00347E72"/>
    <w:rsid w:val="00353564"/>
    <w:rsid w:val="003540A7"/>
    <w:rsid w:val="0035476A"/>
    <w:rsid w:val="00360D6D"/>
    <w:rsid w:val="00361DC1"/>
    <w:rsid w:val="00367F16"/>
    <w:rsid w:val="00371565"/>
    <w:rsid w:val="00372CBE"/>
    <w:rsid w:val="003735CD"/>
    <w:rsid w:val="00374CE9"/>
    <w:rsid w:val="0037561E"/>
    <w:rsid w:val="00375CE8"/>
    <w:rsid w:val="00375E02"/>
    <w:rsid w:val="00377EF0"/>
    <w:rsid w:val="00386227"/>
    <w:rsid w:val="003909E9"/>
    <w:rsid w:val="00391803"/>
    <w:rsid w:val="00392B9B"/>
    <w:rsid w:val="003971FD"/>
    <w:rsid w:val="003A05D5"/>
    <w:rsid w:val="003A0DD1"/>
    <w:rsid w:val="003A1D62"/>
    <w:rsid w:val="003A3F6F"/>
    <w:rsid w:val="003A4CBA"/>
    <w:rsid w:val="003A6273"/>
    <w:rsid w:val="003B29E1"/>
    <w:rsid w:val="003C1F9E"/>
    <w:rsid w:val="003C3541"/>
    <w:rsid w:val="003C41BE"/>
    <w:rsid w:val="003C7EF5"/>
    <w:rsid w:val="003D0ACF"/>
    <w:rsid w:val="003D1789"/>
    <w:rsid w:val="003D7EC2"/>
    <w:rsid w:val="003E340B"/>
    <w:rsid w:val="003F6855"/>
    <w:rsid w:val="004015A3"/>
    <w:rsid w:val="004020CD"/>
    <w:rsid w:val="00403F03"/>
    <w:rsid w:val="0040495D"/>
    <w:rsid w:val="00410CB1"/>
    <w:rsid w:val="00415791"/>
    <w:rsid w:val="00420BB9"/>
    <w:rsid w:val="004230BF"/>
    <w:rsid w:val="00425BAC"/>
    <w:rsid w:val="0042759E"/>
    <w:rsid w:val="00431C60"/>
    <w:rsid w:val="00434EF7"/>
    <w:rsid w:val="0044165D"/>
    <w:rsid w:val="0044309A"/>
    <w:rsid w:val="004531BA"/>
    <w:rsid w:val="00454FAF"/>
    <w:rsid w:val="00456C2A"/>
    <w:rsid w:val="00462C27"/>
    <w:rsid w:val="00465441"/>
    <w:rsid w:val="00472528"/>
    <w:rsid w:val="004814B8"/>
    <w:rsid w:val="004904C0"/>
    <w:rsid w:val="00493CBD"/>
    <w:rsid w:val="00495FBD"/>
    <w:rsid w:val="004A748B"/>
    <w:rsid w:val="004B3CD8"/>
    <w:rsid w:val="004B63A5"/>
    <w:rsid w:val="004C2CD4"/>
    <w:rsid w:val="004C6D0A"/>
    <w:rsid w:val="004E3EFE"/>
    <w:rsid w:val="004E4A21"/>
    <w:rsid w:val="004F0800"/>
    <w:rsid w:val="004F498E"/>
    <w:rsid w:val="00500B55"/>
    <w:rsid w:val="00503E77"/>
    <w:rsid w:val="0050411E"/>
    <w:rsid w:val="0050424B"/>
    <w:rsid w:val="00510BBE"/>
    <w:rsid w:val="0051228B"/>
    <w:rsid w:val="00513DCF"/>
    <w:rsid w:val="00514489"/>
    <w:rsid w:val="00520399"/>
    <w:rsid w:val="0052294A"/>
    <w:rsid w:val="00536C31"/>
    <w:rsid w:val="005409FE"/>
    <w:rsid w:val="00543149"/>
    <w:rsid w:val="0056064D"/>
    <w:rsid w:val="005635D5"/>
    <w:rsid w:val="00570F48"/>
    <w:rsid w:val="00576673"/>
    <w:rsid w:val="00581F07"/>
    <w:rsid w:val="005821CA"/>
    <w:rsid w:val="005836D6"/>
    <w:rsid w:val="00585A37"/>
    <w:rsid w:val="00593080"/>
    <w:rsid w:val="005938E6"/>
    <w:rsid w:val="00596C10"/>
    <w:rsid w:val="005A19CF"/>
    <w:rsid w:val="005A1C93"/>
    <w:rsid w:val="005A2CF4"/>
    <w:rsid w:val="005A479A"/>
    <w:rsid w:val="005B4EFD"/>
    <w:rsid w:val="005C0A05"/>
    <w:rsid w:val="005C0F91"/>
    <w:rsid w:val="005C5D0A"/>
    <w:rsid w:val="005C6E01"/>
    <w:rsid w:val="005D735B"/>
    <w:rsid w:val="005F32FD"/>
    <w:rsid w:val="005F658D"/>
    <w:rsid w:val="005F7976"/>
    <w:rsid w:val="005F7FBD"/>
    <w:rsid w:val="00604DA3"/>
    <w:rsid w:val="00607B5C"/>
    <w:rsid w:val="0061087A"/>
    <w:rsid w:val="00613596"/>
    <w:rsid w:val="00615D4E"/>
    <w:rsid w:val="00616BA3"/>
    <w:rsid w:val="006217E9"/>
    <w:rsid w:val="006238B9"/>
    <w:rsid w:val="006247A8"/>
    <w:rsid w:val="00630816"/>
    <w:rsid w:val="00635AC0"/>
    <w:rsid w:val="006462E3"/>
    <w:rsid w:val="00651524"/>
    <w:rsid w:val="0065641B"/>
    <w:rsid w:val="00656466"/>
    <w:rsid w:val="00660576"/>
    <w:rsid w:val="0066274C"/>
    <w:rsid w:val="00666778"/>
    <w:rsid w:val="00676450"/>
    <w:rsid w:val="0068063D"/>
    <w:rsid w:val="0068110E"/>
    <w:rsid w:val="00682265"/>
    <w:rsid w:val="006901C6"/>
    <w:rsid w:val="00691FBB"/>
    <w:rsid w:val="006937F8"/>
    <w:rsid w:val="0069713E"/>
    <w:rsid w:val="006A688C"/>
    <w:rsid w:val="006B13D0"/>
    <w:rsid w:val="006B1975"/>
    <w:rsid w:val="006C0A95"/>
    <w:rsid w:val="006C6859"/>
    <w:rsid w:val="006D22E4"/>
    <w:rsid w:val="006D30F8"/>
    <w:rsid w:val="006D3DDE"/>
    <w:rsid w:val="006D4928"/>
    <w:rsid w:val="006D5404"/>
    <w:rsid w:val="006E29B2"/>
    <w:rsid w:val="006E4E8D"/>
    <w:rsid w:val="006E4F34"/>
    <w:rsid w:val="006E6FB7"/>
    <w:rsid w:val="006F1EC9"/>
    <w:rsid w:val="006F3C53"/>
    <w:rsid w:val="00704485"/>
    <w:rsid w:val="00704F1A"/>
    <w:rsid w:val="00704FD3"/>
    <w:rsid w:val="00705457"/>
    <w:rsid w:val="007131E7"/>
    <w:rsid w:val="00716D26"/>
    <w:rsid w:val="007221D6"/>
    <w:rsid w:val="0072301B"/>
    <w:rsid w:val="00727688"/>
    <w:rsid w:val="00737755"/>
    <w:rsid w:val="00737A5C"/>
    <w:rsid w:val="007450F5"/>
    <w:rsid w:val="00745194"/>
    <w:rsid w:val="00747548"/>
    <w:rsid w:val="00751ABD"/>
    <w:rsid w:val="007524FA"/>
    <w:rsid w:val="00753B88"/>
    <w:rsid w:val="00754718"/>
    <w:rsid w:val="007643A5"/>
    <w:rsid w:val="007649BB"/>
    <w:rsid w:val="007666B7"/>
    <w:rsid w:val="00776568"/>
    <w:rsid w:val="00781C39"/>
    <w:rsid w:val="00786E49"/>
    <w:rsid w:val="00791170"/>
    <w:rsid w:val="00794F51"/>
    <w:rsid w:val="007A1409"/>
    <w:rsid w:val="007A1C83"/>
    <w:rsid w:val="007A689D"/>
    <w:rsid w:val="007A6F54"/>
    <w:rsid w:val="007C1221"/>
    <w:rsid w:val="007C194F"/>
    <w:rsid w:val="007C4D61"/>
    <w:rsid w:val="007C5A36"/>
    <w:rsid w:val="007C5F04"/>
    <w:rsid w:val="007C6AAF"/>
    <w:rsid w:val="007D435D"/>
    <w:rsid w:val="007D500C"/>
    <w:rsid w:val="007D5F3E"/>
    <w:rsid w:val="007E36C1"/>
    <w:rsid w:val="007E62C7"/>
    <w:rsid w:val="007F0644"/>
    <w:rsid w:val="00802750"/>
    <w:rsid w:val="00802982"/>
    <w:rsid w:val="00810E1C"/>
    <w:rsid w:val="00815164"/>
    <w:rsid w:val="008161B2"/>
    <w:rsid w:val="00816789"/>
    <w:rsid w:val="00817486"/>
    <w:rsid w:val="00820928"/>
    <w:rsid w:val="0082123B"/>
    <w:rsid w:val="00823568"/>
    <w:rsid w:val="00825FA9"/>
    <w:rsid w:val="00833666"/>
    <w:rsid w:val="00834FB8"/>
    <w:rsid w:val="008364D0"/>
    <w:rsid w:val="0085239E"/>
    <w:rsid w:val="008532FA"/>
    <w:rsid w:val="00854616"/>
    <w:rsid w:val="008563DF"/>
    <w:rsid w:val="00860F42"/>
    <w:rsid w:val="00870FF1"/>
    <w:rsid w:val="008866C5"/>
    <w:rsid w:val="00891821"/>
    <w:rsid w:val="00893A09"/>
    <w:rsid w:val="008950B8"/>
    <w:rsid w:val="008A0435"/>
    <w:rsid w:val="008A44B6"/>
    <w:rsid w:val="008A5D93"/>
    <w:rsid w:val="008C232F"/>
    <w:rsid w:val="008C5DE6"/>
    <w:rsid w:val="008C6286"/>
    <w:rsid w:val="008C6D4A"/>
    <w:rsid w:val="008D5532"/>
    <w:rsid w:val="008F622F"/>
    <w:rsid w:val="0091701E"/>
    <w:rsid w:val="009258CA"/>
    <w:rsid w:val="00930812"/>
    <w:rsid w:val="00940B7A"/>
    <w:rsid w:val="00941EB8"/>
    <w:rsid w:val="00944DA3"/>
    <w:rsid w:val="009465AE"/>
    <w:rsid w:val="0095021A"/>
    <w:rsid w:val="009539B2"/>
    <w:rsid w:val="0095501A"/>
    <w:rsid w:val="00956179"/>
    <w:rsid w:val="00965274"/>
    <w:rsid w:val="00970EFD"/>
    <w:rsid w:val="00971024"/>
    <w:rsid w:val="00972F5A"/>
    <w:rsid w:val="0097343C"/>
    <w:rsid w:val="00974DF4"/>
    <w:rsid w:val="00984D26"/>
    <w:rsid w:val="00985745"/>
    <w:rsid w:val="00985BF9"/>
    <w:rsid w:val="00986E4C"/>
    <w:rsid w:val="00990042"/>
    <w:rsid w:val="0099439A"/>
    <w:rsid w:val="00996710"/>
    <w:rsid w:val="009A22C9"/>
    <w:rsid w:val="009A5CFE"/>
    <w:rsid w:val="009A7981"/>
    <w:rsid w:val="009A7A8D"/>
    <w:rsid w:val="009B15DD"/>
    <w:rsid w:val="009B5CDD"/>
    <w:rsid w:val="009B62F4"/>
    <w:rsid w:val="009B65CE"/>
    <w:rsid w:val="009C0DB9"/>
    <w:rsid w:val="009C1E58"/>
    <w:rsid w:val="009C3F49"/>
    <w:rsid w:val="009C6343"/>
    <w:rsid w:val="009C6897"/>
    <w:rsid w:val="009D0B12"/>
    <w:rsid w:val="009D3293"/>
    <w:rsid w:val="009D396F"/>
    <w:rsid w:val="009E1F0E"/>
    <w:rsid w:val="009F583A"/>
    <w:rsid w:val="009F6BD8"/>
    <w:rsid w:val="00A02EE9"/>
    <w:rsid w:val="00A042C6"/>
    <w:rsid w:val="00A0555C"/>
    <w:rsid w:val="00A12E5B"/>
    <w:rsid w:val="00A15C88"/>
    <w:rsid w:val="00A26188"/>
    <w:rsid w:val="00A326B3"/>
    <w:rsid w:val="00A378A8"/>
    <w:rsid w:val="00A43513"/>
    <w:rsid w:val="00A4552C"/>
    <w:rsid w:val="00A5014C"/>
    <w:rsid w:val="00A55A2F"/>
    <w:rsid w:val="00A6280D"/>
    <w:rsid w:val="00A63A3A"/>
    <w:rsid w:val="00A67326"/>
    <w:rsid w:val="00A67FB6"/>
    <w:rsid w:val="00A70CB2"/>
    <w:rsid w:val="00A86408"/>
    <w:rsid w:val="00A94274"/>
    <w:rsid w:val="00A94FD8"/>
    <w:rsid w:val="00A96BBC"/>
    <w:rsid w:val="00AA0DA6"/>
    <w:rsid w:val="00AA1499"/>
    <w:rsid w:val="00AA4775"/>
    <w:rsid w:val="00AA75B8"/>
    <w:rsid w:val="00AB087D"/>
    <w:rsid w:val="00AB1532"/>
    <w:rsid w:val="00AB5573"/>
    <w:rsid w:val="00AC388F"/>
    <w:rsid w:val="00AC579D"/>
    <w:rsid w:val="00AC715A"/>
    <w:rsid w:val="00AD422A"/>
    <w:rsid w:val="00AD4FA2"/>
    <w:rsid w:val="00AD5F1A"/>
    <w:rsid w:val="00AE20A1"/>
    <w:rsid w:val="00AE37DD"/>
    <w:rsid w:val="00AE5BA9"/>
    <w:rsid w:val="00AF4AE1"/>
    <w:rsid w:val="00B00280"/>
    <w:rsid w:val="00B021DA"/>
    <w:rsid w:val="00B0501B"/>
    <w:rsid w:val="00B05194"/>
    <w:rsid w:val="00B066B6"/>
    <w:rsid w:val="00B15E83"/>
    <w:rsid w:val="00B213DC"/>
    <w:rsid w:val="00B2302F"/>
    <w:rsid w:val="00B26FC6"/>
    <w:rsid w:val="00B27D4B"/>
    <w:rsid w:val="00B30F86"/>
    <w:rsid w:val="00B31CC9"/>
    <w:rsid w:val="00B42E09"/>
    <w:rsid w:val="00B47547"/>
    <w:rsid w:val="00B4791E"/>
    <w:rsid w:val="00B54249"/>
    <w:rsid w:val="00B56393"/>
    <w:rsid w:val="00B609DB"/>
    <w:rsid w:val="00B61D73"/>
    <w:rsid w:val="00B61E95"/>
    <w:rsid w:val="00B63DED"/>
    <w:rsid w:val="00B66048"/>
    <w:rsid w:val="00B67BE3"/>
    <w:rsid w:val="00B71413"/>
    <w:rsid w:val="00B71A4C"/>
    <w:rsid w:val="00B76B4E"/>
    <w:rsid w:val="00B76FF7"/>
    <w:rsid w:val="00B91C95"/>
    <w:rsid w:val="00B922E4"/>
    <w:rsid w:val="00BB122A"/>
    <w:rsid w:val="00BB13C3"/>
    <w:rsid w:val="00BB56CE"/>
    <w:rsid w:val="00BB66F6"/>
    <w:rsid w:val="00BC21DD"/>
    <w:rsid w:val="00BD134A"/>
    <w:rsid w:val="00BD22BB"/>
    <w:rsid w:val="00BD36EA"/>
    <w:rsid w:val="00BE081A"/>
    <w:rsid w:val="00BE2C86"/>
    <w:rsid w:val="00BE7334"/>
    <w:rsid w:val="00BE73B7"/>
    <w:rsid w:val="00BF02D3"/>
    <w:rsid w:val="00BF219D"/>
    <w:rsid w:val="00BF4408"/>
    <w:rsid w:val="00BF5114"/>
    <w:rsid w:val="00C000A1"/>
    <w:rsid w:val="00C00A58"/>
    <w:rsid w:val="00C04FFF"/>
    <w:rsid w:val="00C056B6"/>
    <w:rsid w:val="00C07E45"/>
    <w:rsid w:val="00C12893"/>
    <w:rsid w:val="00C14AAC"/>
    <w:rsid w:val="00C211F9"/>
    <w:rsid w:val="00C479E6"/>
    <w:rsid w:val="00C47CD4"/>
    <w:rsid w:val="00C50DB0"/>
    <w:rsid w:val="00C5197C"/>
    <w:rsid w:val="00C5714D"/>
    <w:rsid w:val="00C57D98"/>
    <w:rsid w:val="00C610F1"/>
    <w:rsid w:val="00C6279C"/>
    <w:rsid w:val="00C6324F"/>
    <w:rsid w:val="00C642C5"/>
    <w:rsid w:val="00C815EF"/>
    <w:rsid w:val="00C845D9"/>
    <w:rsid w:val="00C86264"/>
    <w:rsid w:val="00C9389D"/>
    <w:rsid w:val="00C96E98"/>
    <w:rsid w:val="00CA0434"/>
    <w:rsid w:val="00CA2BAC"/>
    <w:rsid w:val="00CB0A51"/>
    <w:rsid w:val="00CB6F2B"/>
    <w:rsid w:val="00CB789A"/>
    <w:rsid w:val="00CC14CD"/>
    <w:rsid w:val="00CC28D0"/>
    <w:rsid w:val="00CC6DB4"/>
    <w:rsid w:val="00CC7898"/>
    <w:rsid w:val="00CD02B8"/>
    <w:rsid w:val="00CD5572"/>
    <w:rsid w:val="00CD55FA"/>
    <w:rsid w:val="00CE062A"/>
    <w:rsid w:val="00CE2098"/>
    <w:rsid w:val="00CF041A"/>
    <w:rsid w:val="00CF7D78"/>
    <w:rsid w:val="00D0566F"/>
    <w:rsid w:val="00D068D3"/>
    <w:rsid w:val="00D14D57"/>
    <w:rsid w:val="00D150D4"/>
    <w:rsid w:val="00D15BE6"/>
    <w:rsid w:val="00D3001E"/>
    <w:rsid w:val="00D33F4D"/>
    <w:rsid w:val="00D41798"/>
    <w:rsid w:val="00D449D4"/>
    <w:rsid w:val="00D51396"/>
    <w:rsid w:val="00D54325"/>
    <w:rsid w:val="00D647DB"/>
    <w:rsid w:val="00D67FE9"/>
    <w:rsid w:val="00D71DF0"/>
    <w:rsid w:val="00D72D0A"/>
    <w:rsid w:val="00D75B8A"/>
    <w:rsid w:val="00D77913"/>
    <w:rsid w:val="00D80825"/>
    <w:rsid w:val="00D810C9"/>
    <w:rsid w:val="00D8134D"/>
    <w:rsid w:val="00D8165B"/>
    <w:rsid w:val="00D81F64"/>
    <w:rsid w:val="00D85D4C"/>
    <w:rsid w:val="00D86E24"/>
    <w:rsid w:val="00D909A7"/>
    <w:rsid w:val="00D90EAD"/>
    <w:rsid w:val="00D94237"/>
    <w:rsid w:val="00D942D2"/>
    <w:rsid w:val="00D951F0"/>
    <w:rsid w:val="00DA20E9"/>
    <w:rsid w:val="00DA2C0F"/>
    <w:rsid w:val="00DB084C"/>
    <w:rsid w:val="00DC45C7"/>
    <w:rsid w:val="00DD01A0"/>
    <w:rsid w:val="00DD5E2F"/>
    <w:rsid w:val="00DE26CF"/>
    <w:rsid w:val="00DE5CD7"/>
    <w:rsid w:val="00DE6A09"/>
    <w:rsid w:val="00DE7164"/>
    <w:rsid w:val="00DE7C14"/>
    <w:rsid w:val="00DF1A5E"/>
    <w:rsid w:val="00DF1F39"/>
    <w:rsid w:val="00DF23F5"/>
    <w:rsid w:val="00DF2940"/>
    <w:rsid w:val="00DF2B38"/>
    <w:rsid w:val="00E01999"/>
    <w:rsid w:val="00E21CA7"/>
    <w:rsid w:val="00E225D5"/>
    <w:rsid w:val="00E3284E"/>
    <w:rsid w:val="00E36507"/>
    <w:rsid w:val="00E36BA6"/>
    <w:rsid w:val="00E409FB"/>
    <w:rsid w:val="00E42341"/>
    <w:rsid w:val="00E46A50"/>
    <w:rsid w:val="00E5072F"/>
    <w:rsid w:val="00E52D15"/>
    <w:rsid w:val="00E54837"/>
    <w:rsid w:val="00E6325D"/>
    <w:rsid w:val="00E649D6"/>
    <w:rsid w:val="00E67298"/>
    <w:rsid w:val="00E7353A"/>
    <w:rsid w:val="00E75B79"/>
    <w:rsid w:val="00E80623"/>
    <w:rsid w:val="00E85C84"/>
    <w:rsid w:val="00E865BA"/>
    <w:rsid w:val="00E904BE"/>
    <w:rsid w:val="00E92A6A"/>
    <w:rsid w:val="00E945B7"/>
    <w:rsid w:val="00EA50DC"/>
    <w:rsid w:val="00EB0B77"/>
    <w:rsid w:val="00EB0FF5"/>
    <w:rsid w:val="00EB2F84"/>
    <w:rsid w:val="00EB4ED7"/>
    <w:rsid w:val="00EC3ABA"/>
    <w:rsid w:val="00EC5C50"/>
    <w:rsid w:val="00ED119B"/>
    <w:rsid w:val="00ED120A"/>
    <w:rsid w:val="00ED12E3"/>
    <w:rsid w:val="00ED26AB"/>
    <w:rsid w:val="00ED3E4C"/>
    <w:rsid w:val="00ED5F7F"/>
    <w:rsid w:val="00ED6E4E"/>
    <w:rsid w:val="00EF1C0E"/>
    <w:rsid w:val="00EF5923"/>
    <w:rsid w:val="00EF71A4"/>
    <w:rsid w:val="00F02A96"/>
    <w:rsid w:val="00F039BA"/>
    <w:rsid w:val="00F11000"/>
    <w:rsid w:val="00F1564D"/>
    <w:rsid w:val="00F21528"/>
    <w:rsid w:val="00F22DFF"/>
    <w:rsid w:val="00F25172"/>
    <w:rsid w:val="00F27BF1"/>
    <w:rsid w:val="00F335DF"/>
    <w:rsid w:val="00F40F3E"/>
    <w:rsid w:val="00F414BD"/>
    <w:rsid w:val="00F42748"/>
    <w:rsid w:val="00F44D9D"/>
    <w:rsid w:val="00F45CFA"/>
    <w:rsid w:val="00F47C0A"/>
    <w:rsid w:val="00F5127C"/>
    <w:rsid w:val="00F51547"/>
    <w:rsid w:val="00F517AF"/>
    <w:rsid w:val="00F558FB"/>
    <w:rsid w:val="00F6045E"/>
    <w:rsid w:val="00F64751"/>
    <w:rsid w:val="00F66E2D"/>
    <w:rsid w:val="00F714D3"/>
    <w:rsid w:val="00F75024"/>
    <w:rsid w:val="00F7584A"/>
    <w:rsid w:val="00F75FCA"/>
    <w:rsid w:val="00F809B8"/>
    <w:rsid w:val="00F826A4"/>
    <w:rsid w:val="00F91331"/>
    <w:rsid w:val="00F9245E"/>
    <w:rsid w:val="00F92DC2"/>
    <w:rsid w:val="00F9334D"/>
    <w:rsid w:val="00F93881"/>
    <w:rsid w:val="00FA0A4E"/>
    <w:rsid w:val="00FA102C"/>
    <w:rsid w:val="00FA16AC"/>
    <w:rsid w:val="00FA649B"/>
    <w:rsid w:val="00FA65AA"/>
    <w:rsid w:val="00FB3A61"/>
    <w:rsid w:val="00FB732E"/>
    <w:rsid w:val="00FC55BD"/>
    <w:rsid w:val="00FC67B0"/>
    <w:rsid w:val="00FC69C3"/>
    <w:rsid w:val="00FD1545"/>
    <w:rsid w:val="00FD5EAD"/>
    <w:rsid w:val="00FE53EC"/>
    <w:rsid w:val="00FE5B92"/>
    <w:rsid w:val="00FF00A8"/>
    <w:rsid w:val="00FF1217"/>
    <w:rsid w:val="00FF45A6"/>
    <w:rsid w:val="00FF6BF7"/>
    <w:rsid w:val="2E380B27"/>
    <w:rsid w:val="2FA70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BA9"/>
    <w:pPr>
      <w:widowControl w:val="0"/>
      <w:jc w:val="both"/>
    </w:pPr>
    <w:rPr>
      <w:rFonts w:eastAsia="仿宋_GB231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rsid w:val="00AE5BA9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AE5BA9"/>
    <w:rPr>
      <w:rFonts w:eastAsia="仿宋_GB2312"/>
      <w:sz w:val="32"/>
      <w:szCs w:val="32"/>
    </w:rPr>
  </w:style>
  <w:style w:type="paragraph" w:styleId="Footer">
    <w:name w:val="footer"/>
    <w:basedOn w:val="Normal"/>
    <w:link w:val="FooterChar"/>
    <w:uiPriority w:val="99"/>
    <w:rsid w:val="00AE5B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BA9"/>
    <w:rPr>
      <w:rFonts w:eastAsia="仿宋_GB2312"/>
      <w:sz w:val="18"/>
      <w:szCs w:val="18"/>
    </w:rPr>
  </w:style>
  <w:style w:type="paragraph" w:styleId="Header">
    <w:name w:val="header"/>
    <w:basedOn w:val="Normal"/>
    <w:link w:val="HeaderChar"/>
    <w:uiPriority w:val="99"/>
    <w:rsid w:val="00AE5B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BA9"/>
    <w:rPr>
      <w:rFonts w:eastAsia="仿宋_GB2312"/>
      <w:sz w:val="18"/>
      <w:szCs w:val="18"/>
    </w:rPr>
  </w:style>
  <w:style w:type="character" w:styleId="PageNumber">
    <w:name w:val="page number"/>
    <w:basedOn w:val="DefaultParagraphFont"/>
    <w:uiPriority w:val="99"/>
    <w:rsid w:val="00AE5BA9"/>
  </w:style>
  <w:style w:type="character" w:styleId="Hyperlink">
    <w:name w:val="Hyperlink"/>
    <w:basedOn w:val="DefaultParagraphFont"/>
    <w:uiPriority w:val="99"/>
    <w:rsid w:val="00AE5B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qhrss.gov.cn/UploadFiles/2010-1/211015250495.xl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75</Words>
  <Characters>428</Characters>
  <Application>Microsoft Office Outlook</Application>
  <DocSecurity>0</DocSecurity>
  <Lines>0</Lines>
  <Paragraphs>0</Paragraphs>
  <ScaleCrop>false</ScaleCrop>
  <Company>人事处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  庆  市  卫  生  局</dc:title>
  <dc:subject/>
  <dc:creator>谭加荣</dc:creator>
  <cp:keywords/>
  <dc:description/>
  <cp:lastModifiedBy>周源</cp:lastModifiedBy>
  <cp:revision>4</cp:revision>
  <cp:lastPrinted>2014-07-09T00:27:00Z</cp:lastPrinted>
  <dcterms:created xsi:type="dcterms:W3CDTF">2014-07-08T10:23:00Z</dcterms:created>
  <dcterms:modified xsi:type="dcterms:W3CDTF">2015-07-17T05:34:00Z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2052-9.1.0.5119</vt:lpwstr>
  </property>
</Properties>
</file>