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2E4" w:rsidRPr="002E6D1B" w:rsidRDefault="00D742E4" w:rsidP="00432F75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重庆</w:t>
      </w: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市职业病防治院</w:t>
      </w:r>
      <w:r w:rsidRPr="002E6D1B">
        <w:rPr>
          <w:rFonts w:ascii="方正小标宋_GBK" w:eastAsia="方正小标宋_GBK" w:hAnsi="宋体" w:cs="方正小标宋_GBK"/>
          <w:kern w:val="0"/>
          <w:sz w:val="36"/>
          <w:szCs w:val="36"/>
        </w:rPr>
        <w:t>201</w:t>
      </w:r>
      <w:r>
        <w:rPr>
          <w:rFonts w:ascii="方正小标宋_GBK" w:eastAsia="方正小标宋_GBK" w:hAnsi="宋体" w:cs="方正小标宋_GBK"/>
          <w:kern w:val="0"/>
          <w:sz w:val="36"/>
          <w:szCs w:val="36"/>
        </w:rPr>
        <w:t>5</w:t>
      </w: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年上半年</w:t>
      </w:r>
    </w:p>
    <w:p w:rsidR="00D742E4" w:rsidRPr="00EF5923" w:rsidRDefault="00D742E4" w:rsidP="00432F75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color w:val="000000"/>
          <w:kern w:val="0"/>
          <w:sz w:val="36"/>
          <w:szCs w:val="36"/>
        </w:rPr>
      </w:pPr>
      <w:r w:rsidRPr="00EF5923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公开招聘拟聘用人员</w:t>
      </w:r>
      <w:r w:rsidRPr="00EF5923">
        <w:rPr>
          <w:rFonts w:ascii="方正小标宋_GBK" w:eastAsia="方正小标宋_GBK" w:hAnsi="宋体" w:cs="方正小标宋_GBK" w:hint="eastAsia"/>
          <w:color w:val="000000"/>
          <w:kern w:val="0"/>
          <w:sz w:val="36"/>
          <w:szCs w:val="36"/>
        </w:rPr>
        <w:t>公示</w:t>
      </w:r>
    </w:p>
    <w:p w:rsidR="00D742E4" w:rsidRDefault="00D742E4" w:rsidP="00432F75">
      <w:pPr>
        <w:widowControl/>
        <w:adjustRightInd w:val="0"/>
        <w:snapToGrid w:val="0"/>
        <w:spacing w:line="314" w:lineRule="auto"/>
        <w:jc w:val="left"/>
        <w:rPr>
          <w:rFonts w:ascii="宋体" w:eastAsia="宋体"/>
          <w:color w:val="000000"/>
          <w:kern w:val="0"/>
          <w:sz w:val="24"/>
          <w:szCs w:val="24"/>
        </w:rPr>
      </w:pP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按照</w:t>
      </w:r>
      <w:r w:rsidRPr="002E6D1B">
        <w:rPr>
          <w:rFonts w:ascii="方正仿宋_GBK" w:eastAsia="方正仿宋_GBK" w:hAnsi="宋体" w:cs="方正仿宋_GBK" w:hint="eastAsia"/>
          <w:kern w:val="0"/>
        </w:rPr>
        <w:t>《重庆市事业单位公开招聘人员实施办法》（渝人发</w:t>
      </w:r>
      <w:r w:rsidRPr="00FF45A6">
        <w:rPr>
          <w:rFonts w:ascii="方正仿宋_GBK" w:eastAsia="方正仿宋_GBK" w:cs="方正仿宋_GBK" w:hint="eastAsia"/>
        </w:rPr>
        <w:t>〔</w:t>
      </w:r>
      <w:r w:rsidRPr="00FF45A6">
        <w:rPr>
          <w:rFonts w:ascii="方正仿宋_GBK" w:eastAsia="方正仿宋_GBK" w:cs="方正仿宋_GBK"/>
        </w:rPr>
        <w:t>20</w:t>
      </w:r>
      <w:r>
        <w:rPr>
          <w:rFonts w:ascii="方正仿宋_GBK" w:eastAsia="方正仿宋_GBK" w:cs="方正仿宋_GBK"/>
        </w:rPr>
        <w:t>06</w:t>
      </w:r>
      <w:r w:rsidRPr="00FF45A6">
        <w:rPr>
          <w:rFonts w:ascii="方正仿宋_GBK" w:eastAsia="方正仿宋_GBK" w:cs="方正仿宋_GBK" w:hint="eastAsia"/>
        </w:rPr>
        <w:t>〕</w:t>
      </w:r>
      <w:r w:rsidRPr="002E6D1B">
        <w:rPr>
          <w:rFonts w:ascii="方正仿宋_GBK" w:eastAsia="方正仿宋_GBK" w:hAnsi="宋体" w:cs="方正仿宋_GBK"/>
          <w:kern w:val="0"/>
        </w:rPr>
        <w:t>44</w:t>
      </w:r>
      <w:r w:rsidRPr="002E6D1B">
        <w:rPr>
          <w:rFonts w:ascii="方正仿宋_GBK" w:eastAsia="方正仿宋_GBK" w:hAnsi="宋体" w:cs="方正仿宋_GBK" w:hint="eastAsia"/>
          <w:kern w:val="0"/>
        </w:rPr>
        <w:t>号）要求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，现将拟聘用人员予以公示。</w:t>
      </w: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一、公示期</w:t>
      </w: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2015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年</w:t>
      </w:r>
      <w:r w:rsidRPr="00F335DF">
        <w:rPr>
          <w:rFonts w:ascii="方正仿宋_GBK" w:eastAsia="方正仿宋_GBK" w:hAnsi="宋体" w:cs="方正仿宋_GBK"/>
          <w:color w:val="000000"/>
          <w:kern w:val="0"/>
        </w:rPr>
        <w:t>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17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日至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27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（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个工作日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）。</w:t>
      </w: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二、受理地点及电话</w:t>
      </w: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地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点：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重庆市职业病防治院人事科</w:t>
      </w: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通讯地址（邮编）：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重庆市南岸区南城大道</w:t>
      </w:r>
      <w:r>
        <w:rPr>
          <w:rFonts w:ascii="方正仿宋_GBK" w:eastAsia="方正仿宋_GBK" w:hAnsi="宋体" w:cs="方正仿宋_GBK"/>
          <w:color w:val="000000"/>
          <w:kern w:val="0"/>
        </w:rPr>
        <w:t>301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号（</w:t>
      </w:r>
      <w:r>
        <w:rPr>
          <w:rFonts w:ascii="方正仿宋_GBK" w:eastAsia="方正仿宋_GBK" w:hAnsi="宋体" w:cs="方正仿宋_GBK"/>
          <w:color w:val="000000"/>
          <w:kern w:val="0"/>
        </w:rPr>
        <w:t>400060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）</w:t>
      </w: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电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话：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61929190</w:t>
      </w: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联系人：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彭小悦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陈省吏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三、公示要求</w:t>
      </w: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1.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如对公示内容有异议，请以书面、署名形式反映。</w:t>
      </w: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2.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反映人必须用真实姓名，反映情况要实事求是，真实、具体、敢于负责。不允许借机捏造事实，泄愤报复或有意诬陷，一经查实，将严肃处理。</w:t>
      </w: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3.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受理机构对反映人员和反映的情况严格保密。</w:t>
      </w:r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D742E4" w:rsidRPr="00913353" w:rsidRDefault="00D742E4" w:rsidP="000D7AC5">
      <w:pPr>
        <w:widowControl/>
        <w:adjustRightInd w:val="0"/>
        <w:snapToGrid w:val="0"/>
        <w:spacing w:line="520" w:lineRule="exact"/>
        <w:ind w:leftChars="207" w:left="31680" w:hanging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附：</w:t>
      </w:r>
      <w:hyperlink r:id="rId4" w:history="1">
        <w:r w:rsidRPr="00913353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重庆市职业病防治院</w:t>
        </w:r>
        <w:r w:rsidRPr="00913353">
          <w:rPr>
            <w:rStyle w:val="Hyperlink"/>
            <w:rFonts w:ascii="方正仿宋_GBK" w:eastAsia="方正仿宋_GBK" w:hAnsi="宋体" w:cs="方正仿宋_GBK"/>
            <w:color w:val="000000"/>
            <w:kern w:val="0"/>
            <w:u w:val="none"/>
          </w:rPr>
          <w:t>2015</w:t>
        </w:r>
        <w:r w:rsidRPr="00913353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年上半年公开招聘拟聘用人员公示表</w:t>
        </w:r>
      </w:hyperlink>
    </w:p>
    <w:p w:rsidR="00D742E4" w:rsidRPr="002E6D1B" w:rsidRDefault="00D742E4" w:rsidP="000D7AC5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D742E4" w:rsidRPr="002E6D1B" w:rsidRDefault="00D742E4" w:rsidP="00432F75">
      <w:pPr>
        <w:widowControl/>
        <w:wordWrap w:val="0"/>
        <w:adjustRightInd w:val="0"/>
        <w:snapToGrid w:val="0"/>
        <w:spacing w:line="520" w:lineRule="exact"/>
        <w:jc w:val="righ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 xml:space="preserve">  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重庆市职业病防治院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    </w:t>
      </w:r>
    </w:p>
    <w:p w:rsidR="00D742E4" w:rsidRDefault="00D742E4" w:rsidP="000D7AC5">
      <w:pPr>
        <w:spacing w:line="540" w:lineRule="exact"/>
        <w:ind w:firstLineChars="150" w:firstLine="31680"/>
        <w:rPr>
          <w:rFonts w:ascii="方正仿宋_GBK" w:eastAsia="方正仿宋_GBK" w:hAnsi="宋体"/>
          <w:snapToGrid w:val="0"/>
          <w:color w:val="000000"/>
          <w:kern w:val="0"/>
        </w:rPr>
      </w:pPr>
      <w:r>
        <w:rPr>
          <w:rFonts w:ascii="方正仿宋_GBK" w:eastAsia="方正仿宋_GBK" w:hAnsi="宋体" w:cs="方正仿宋_GBK"/>
          <w:kern w:val="0"/>
        </w:rPr>
        <w:t xml:space="preserve">                               2015</w:t>
      </w:r>
      <w:r>
        <w:rPr>
          <w:rFonts w:ascii="方正仿宋_GBK" w:eastAsia="方正仿宋_GBK" w:hAnsi="宋体" w:cs="方正仿宋_GBK" w:hint="eastAsia"/>
          <w:kern w:val="0"/>
        </w:rPr>
        <w:t>年</w:t>
      </w:r>
      <w:r>
        <w:rPr>
          <w:rFonts w:ascii="方正仿宋_GBK" w:eastAsia="方正仿宋_GBK" w:hAnsi="宋体" w:cs="方正仿宋_GBK"/>
          <w:kern w:val="0"/>
        </w:rPr>
        <w:t>7</w:t>
      </w:r>
      <w:r>
        <w:rPr>
          <w:rFonts w:ascii="方正仿宋_GBK" w:eastAsia="方正仿宋_GBK" w:hAnsi="宋体" w:cs="方正仿宋_GBK" w:hint="eastAsia"/>
          <w:kern w:val="0"/>
        </w:rPr>
        <w:t>月</w:t>
      </w:r>
      <w:r>
        <w:rPr>
          <w:rFonts w:ascii="方正仿宋_GBK" w:eastAsia="方正仿宋_GBK" w:hAnsi="宋体" w:cs="方正仿宋_GBK"/>
          <w:kern w:val="0"/>
        </w:rPr>
        <w:t>16</w:t>
      </w:r>
      <w:r w:rsidRPr="002E6D1B"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/>
          <w:snapToGrid w:val="0"/>
          <w:color w:val="000000"/>
          <w:kern w:val="0"/>
        </w:rPr>
        <w:t xml:space="preserve">  </w:t>
      </w:r>
    </w:p>
    <w:p w:rsidR="00D742E4" w:rsidRPr="00432F75" w:rsidRDefault="00D742E4"/>
    <w:sectPr w:rsidR="00D742E4" w:rsidRPr="00432F75" w:rsidSect="00787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F75"/>
    <w:rsid w:val="00015402"/>
    <w:rsid w:val="000D7AC5"/>
    <w:rsid w:val="00147D1F"/>
    <w:rsid w:val="002E6D1B"/>
    <w:rsid w:val="00432F75"/>
    <w:rsid w:val="00472FE1"/>
    <w:rsid w:val="005B0DEC"/>
    <w:rsid w:val="00787C19"/>
    <w:rsid w:val="007A4810"/>
    <w:rsid w:val="00814C97"/>
    <w:rsid w:val="00864ED1"/>
    <w:rsid w:val="00913353"/>
    <w:rsid w:val="00BC29C8"/>
    <w:rsid w:val="00D742E4"/>
    <w:rsid w:val="00D8498F"/>
    <w:rsid w:val="00E544D8"/>
    <w:rsid w:val="00EE4C43"/>
    <w:rsid w:val="00EF5923"/>
    <w:rsid w:val="00F335DF"/>
    <w:rsid w:val="00F96928"/>
    <w:rsid w:val="00FE0197"/>
    <w:rsid w:val="00FF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F75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32F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qhrss.gov.cn/UploadFiles/2010-1/211015250495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73</Words>
  <Characters>422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周源</cp:lastModifiedBy>
  <cp:revision>4</cp:revision>
  <dcterms:created xsi:type="dcterms:W3CDTF">2015-07-08T01:00:00Z</dcterms:created>
  <dcterms:modified xsi:type="dcterms:W3CDTF">2015-07-17T05:37:00Z</dcterms:modified>
</cp:coreProperties>
</file>