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2F9" w:rsidRPr="002E6D1B" w:rsidRDefault="00BD12F9" w:rsidP="00015402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市第十三人民医院</w:t>
      </w:r>
      <w:r w:rsidRPr="002E6D1B">
        <w:rPr>
          <w:rFonts w:ascii="方正小标宋_GBK" w:eastAsia="方正小标宋_GBK" w:hAnsi="宋体" w:cs="方正小标宋_GBK"/>
          <w:kern w:val="0"/>
          <w:sz w:val="36"/>
          <w:szCs w:val="36"/>
        </w:rPr>
        <w:t>201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5</w:t>
      </w: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BD12F9" w:rsidRPr="00EF5923" w:rsidRDefault="00BD12F9" w:rsidP="00015402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 w:rsidRPr="00EF5923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 w:rsidRPr="00EF5923"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BD12F9" w:rsidRDefault="00BD12F9" w:rsidP="00015402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 w:rsidRPr="002E6D1B"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 w:rsidRPr="00FF45A6">
        <w:rPr>
          <w:rFonts w:ascii="方正仿宋_GBK" w:eastAsia="方正仿宋_GBK" w:cs="方正仿宋_GBK" w:hint="eastAsia"/>
        </w:rPr>
        <w:t>〔</w:t>
      </w:r>
      <w:r w:rsidRPr="00FF45A6">
        <w:rPr>
          <w:rFonts w:ascii="方正仿宋_GBK" w:eastAsia="方正仿宋_GBK" w:cs="方正仿宋_GBK"/>
        </w:rPr>
        <w:t>20</w:t>
      </w:r>
      <w:r>
        <w:rPr>
          <w:rFonts w:ascii="方正仿宋_GBK" w:eastAsia="方正仿宋_GBK" w:cs="方正仿宋_GBK"/>
        </w:rPr>
        <w:t>06</w:t>
      </w:r>
      <w:r w:rsidRPr="00FF45A6">
        <w:rPr>
          <w:rFonts w:ascii="方正仿宋_GBK" w:eastAsia="方正仿宋_GBK" w:cs="方正仿宋_GBK" w:hint="eastAsia"/>
        </w:rPr>
        <w:t>〕</w:t>
      </w:r>
      <w:r w:rsidRPr="002E6D1B">
        <w:rPr>
          <w:rFonts w:ascii="方正仿宋_GBK" w:eastAsia="方正仿宋_GBK" w:hAnsi="宋体" w:cs="方正仿宋_GBK"/>
          <w:kern w:val="0"/>
        </w:rPr>
        <w:t>44</w:t>
      </w:r>
      <w:r w:rsidRPr="002E6D1B">
        <w:rPr>
          <w:rFonts w:ascii="方正仿宋_GBK" w:eastAsia="方正仿宋_GBK" w:hAnsi="宋体" w:cs="方正仿宋_GBK" w:hint="eastAsia"/>
          <w:kern w:val="0"/>
        </w:rPr>
        <w:t>号）要求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 w:rsidRPr="00F335DF">
        <w:rPr>
          <w:rFonts w:ascii="方正仿宋_GBK" w:eastAsia="方正仿宋_GBK" w:hAnsi="宋体" w:cs="方正仿宋_GBK"/>
          <w:color w:val="000000"/>
          <w:kern w:val="0"/>
        </w:rPr>
        <w:t>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（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）。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点：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重庆市第十三人民医院人事科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通讯地址（邮编）：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重庆市九龙坡区黄桷坪</w:t>
      </w:r>
      <w:r>
        <w:rPr>
          <w:rFonts w:ascii="方正仿宋_GBK" w:eastAsia="方正仿宋_GBK" w:hAnsi="宋体" w:cs="方正仿宋_GBK"/>
          <w:color w:val="000000"/>
          <w:kern w:val="0"/>
        </w:rPr>
        <w:t>16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40053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61589702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联系人：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李辉荣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1.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2.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3.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BD12F9" w:rsidRPr="00015402" w:rsidRDefault="00BD12F9" w:rsidP="00E1080D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  <w:u w:val="single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6" w:history="1">
        <w:r w:rsidRPr="00015402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重庆市</w:t>
        </w:r>
        <w:r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第十三人民医院</w:t>
        </w:r>
        <w:r w:rsidRPr="00015402"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015402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BD12F9" w:rsidRPr="002E6D1B" w:rsidRDefault="00BD12F9" w:rsidP="00E1080D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BD12F9" w:rsidRPr="002E6D1B" w:rsidRDefault="00BD12F9" w:rsidP="00015402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重庆市第十三人民医院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    </w:t>
      </w:r>
    </w:p>
    <w:p w:rsidR="00BD12F9" w:rsidRDefault="00BD12F9" w:rsidP="00E1080D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16</w:t>
      </w:r>
      <w:r w:rsidRPr="002E6D1B"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 </w:t>
      </w:r>
    </w:p>
    <w:p w:rsidR="00BD12F9" w:rsidRPr="00D647DB" w:rsidRDefault="00BD12F9" w:rsidP="00460BC6">
      <w:pPr>
        <w:spacing w:line="540" w:lineRule="exact"/>
        <w:ind w:firstLineChars="150" w:firstLine="31680"/>
        <w:rPr>
          <w:rFonts w:ascii="方正仿宋_GBK" w:eastAsia="方正仿宋_GBK"/>
        </w:rPr>
      </w:pPr>
    </w:p>
    <w:sectPr w:rsidR="00BD12F9" w:rsidRPr="00D647DB" w:rsidSect="005A2557">
      <w:headerReference w:type="default" r:id="rId7"/>
      <w:footerReference w:type="default" r:id="rId8"/>
      <w:pgSz w:w="11906" w:h="16838" w:code="9"/>
      <w:pgMar w:top="1588" w:right="1474" w:bottom="1701" w:left="1418" w:header="1701" w:footer="1134" w:gutter="0"/>
      <w:cols w:space="425"/>
      <w:docGrid w:type="line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2F9" w:rsidRDefault="00BD12F9">
      <w:r>
        <w:separator/>
      </w:r>
    </w:p>
  </w:endnote>
  <w:endnote w:type="continuationSeparator" w:id="0">
    <w:p w:rsidR="00BD12F9" w:rsidRDefault="00BD1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2F9" w:rsidRDefault="00BD12F9">
    <w:pPr>
      <w:pStyle w:val="Footer"/>
      <w:ind w:right="339"/>
      <w:jc w:val="right"/>
      <w:rPr>
        <w:sz w:val="21"/>
        <w:szCs w:val="21"/>
      </w:rPr>
    </w:pPr>
    <w:r>
      <w:rPr>
        <w:rFonts w:ascii="仿宋_GB2312" w:cs="仿宋_GB2312"/>
        <w:sz w:val="21"/>
        <w:szCs w:val="21"/>
      </w:rPr>
      <w:t>-</w:t>
    </w:r>
    <w:r>
      <w:rPr>
        <w:rStyle w:val="PageNumber"/>
        <w:sz w:val="21"/>
        <w:szCs w:val="21"/>
      </w:rPr>
      <w:fldChar w:fldCharType="begin"/>
    </w:r>
    <w:r>
      <w:rPr>
        <w:rStyle w:val="PageNumber"/>
        <w:sz w:val="21"/>
        <w:szCs w:val="21"/>
      </w:rPr>
      <w:instrText xml:space="preserve"> PAGE </w:instrText>
    </w:r>
    <w:r>
      <w:rPr>
        <w:rStyle w:val="PageNumber"/>
        <w:sz w:val="21"/>
        <w:szCs w:val="21"/>
      </w:rPr>
      <w:fldChar w:fldCharType="separate"/>
    </w:r>
    <w:r>
      <w:rPr>
        <w:rStyle w:val="PageNumber"/>
        <w:noProof/>
        <w:sz w:val="21"/>
        <w:szCs w:val="21"/>
      </w:rPr>
      <w:t>1</w:t>
    </w:r>
    <w:r>
      <w:rPr>
        <w:rStyle w:val="PageNumber"/>
        <w:sz w:val="21"/>
        <w:szCs w:val="21"/>
      </w:rPr>
      <w:fldChar w:fldCharType="end"/>
    </w:r>
    <w:r>
      <w:rPr>
        <w:rFonts w:ascii="仿宋_GB2312" w:cs="仿宋_GB2312"/>
        <w:sz w:val="21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2F9" w:rsidRDefault="00BD12F9">
      <w:r>
        <w:separator/>
      </w:r>
    </w:p>
  </w:footnote>
  <w:footnote w:type="continuationSeparator" w:id="0">
    <w:p w:rsidR="00BD12F9" w:rsidRDefault="00BD1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2F9" w:rsidRDefault="00BD12F9" w:rsidP="007C6AA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237"/>
    <w:rsid w:val="00002330"/>
    <w:rsid w:val="00002871"/>
    <w:rsid w:val="00003B4F"/>
    <w:rsid w:val="0000403F"/>
    <w:rsid w:val="00012237"/>
    <w:rsid w:val="00013670"/>
    <w:rsid w:val="00015402"/>
    <w:rsid w:val="000174AE"/>
    <w:rsid w:val="00017FCC"/>
    <w:rsid w:val="00023C94"/>
    <w:rsid w:val="000252B6"/>
    <w:rsid w:val="00025818"/>
    <w:rsid w:val="0003202E"/>
    <w:rsid w:val="0003459C"/>
    <w:rsid w:val="00037216"/>
    <w:rsid w:val="00037887"/>
    <w:rsid w:val="0005377D"/>
    <w:rsid w:val="00060177"/>
    <w:rsid w:val="00061EA1"/>
    <w:rsid w:val="0006510B"/>
    <w:rsid w:val="000718CD"/>
    <w:rsid w:val="00075E9F"/>
    <w:rsid w:val="00077644"/>
    <w:rsid w:val="00085D43"/>
    <w:rsid w:val="00096226"/>
    <w:rsid w:val="000A2AB0"/>
    <w:rsid w:val="000A2F67"/>
    <w:rsid w:val="000A3998"/>
    <w:rsid w:val="000A510B"/>
    <w:rsid w:val="000B0D6D"/>
    <w:rsid w:val="000B4237"/>
    <w:rsid w:val="000C1771"/>
    <w:rsid w:val="000D117B"/>
    <w:rsid w:val="000D4DF9"/>
    <w:rsid w:val="000D612A"/>
    <w:rsid w:val="000E7DEF"/>
    <w:rsid w:val="000F1881"/>
    <w:rsid w:val="000F2377"/>
    <w:rsid w:val="000F23EB"/>
    <w:rsid w:val="000F4DCC"/>
    <w:rsid w:val="00102EC8"/>
    <w:rsid w:val="00103CA4"/>
    <w:rsid w:val="0010551C"/>
    <w:rsid w:val="00116812"/>
    <w:rsid w:val="00117B9D"/>
    <w:rsid w:val="0012301F"/>
    <w:rsid w:val="001239A5"/>
    <w:rsid w:val="00125108"/>
    <w:rsid w:val="00127298"/>
    <w:rsid w:val="001314D6"/>
    <w:rsid w:val="001326FD"/>
    <w:rsid w:val="00136C69"/>
    <w:rsid w:val="00137C82"/>
    <w:rsid w:val="0014090D"/>
    <w:rsid w:val="00140A66"/>
    <w:rsid w:val="00140C22"/>
    <w:rsid w:val="00146523"/>
    <w:rsid w:val="001502EB"/>
    <w:rsid w:val="00161DC9"/>
    <w:rsid w:val="00162883"/>
    <w:rsid w:val="00162B1E"/>
    <w:rsid w:val="00170230"/>
    <w:rsid w:val="001744A7"/>
    <w:rsid w:val="001748CE"/>
    <w:rsid w:val="00174BB2"/>
    <w:rsid w:val="001765C4"/>
    <w:rsid w:val="0018182C"/>
    <w:rsid w:val="00181D83"/>
    <w:rsid w:val="0018731D"/>
    <w:rsid w:val="001A1AEE"/>
    <w:rsid w:val="001A3CEC"/>
    <w:rsid w:val="001A6F8F"/>
    <w:rsid w:val="001B029F"/>
    <w:rsid w:val="001C0748"/>
    <w:rsid w:val="001C15BE"/>
    <w:rsid w:val="001C4242"/>
    <w:rsid w:val="001C6D83"/>
    <w:rsid w:val="001C7131"/>
    <w:rsid w:val="001C7DFF"/>
    <w:rsid w:val="001D0303"/>
    <w:rsid w:val="001D23FF"/>
    <w:rsid w:val="001D247C"/>
    <w:rsid w:val="001D38DF"/>
    <w:rsid w:val="001E2EFB"/>
    <w:rsid w:val="001E3DD7"/>
    <w:rsid w:val="001F27C6"/>
    <w:rsid w:val="001F525B"/>
    <w:rsid w:val="00202C12"/>
    <w:rsid w:val="00203FE9"/>
    <w:rsid w:val="002043B3"/>
    <w:rsid w:val="00206143"/>
    <w:rsid w:val="00210D53"/>
    <w:rsid w:val="00212CB1"/>
    <w:rsid w:val="00215162"/>
    <w:rsid w:val="00215269"/>
    <w:rsid w:val="00226E65"/>
    <w:rsid w:val="002270E0"/>
    <w:rsid w:val="002343D1"/>
    <w:rsid w:val="00235A23"/>
    <w:rsid w:val="0024042C"/>
    <w:rsid w:val="00254E27"/>
    <w:rsid w:val="00256931"/>
    <w:rsid w:val="00261163"/>
    <w:rsid w:val="00263AE1"/>
    <w:rsid w:val="00267EE2"/>
    <w:rsid w:val="00270F39"/>
    <w:rsid w:val="00281F9F"/>
    <w:rsid w:val="0028443A"/>
    <w:rsid w:val="0028764C"/>
    <w:rsid w:val="00290A24"/>
    <w:rsid w:val="0029161C"/>
    <w:rsid w:val="002956D0"/>
    <w:rsid w:val="002A167D"/>
    <w:rsid w:val="002A310E"/>
    <w:rsid w:val="002A4DB3"/>
    <w:rsid w:val="002A662C"/>
    <w:rsid w:val="002B0926"/>
    <w:rsid w:val="002B1787"/>
    <w:rsid w:val="002B194A"/>
    <w:rsid w:val="002B21E2"/>
    <w:rsid w:val="002B7724"/>
    <w:rsid w:val="002C001F"/>
    <w:rsid w:val="002C0ED6"/>
    <w:rsid w:val="002C2B21"/>
    <w:rsid w:val="002C4388"/>
    <w:rsid w:val="002C4BBA"/>
    <w:rsid w:val="002C72EE"/>
    <w:rsid w:val="002E1A39"/>
    <w:rsid w:val="002E411E"/>
    <w:rsid w:val="002E58E5"/>
    <w:rsid w:val="002E6107"/>
    <w:rsid w:val="002E6D1B"/>
    <w:rsid w:val="002E6DC9"/>
    <w:rsid w:val="002F3E29"/>
    <w:rsid w:val="002F78B6"/>
    <w:rsid w:val="002F7CE0"/>
    <w:rsid w:val="003004BD"/>
    <w:rsid w:val="00301535"/>
    <w:rsid w:val="003015C5"/>
    <w:rsid w:val="00302135"/>
    <w:rsid w:val="003039B1"/>
    <w:rsid w:val="00307DD8"/>
    <w:rsid w:val="0031354F"/>
    <w:rsid w:val="00316DCF"/>
    <w:rsid w:val="00316EB3"/>
    <w:rsid w:val="0031794B"/>
    <w:rsid w:val="00317A7F"/>
    <w:rsid w:val="00317E93"/>
    <w:rsid w:val="00323FAE"/>
    <w:rsid w:val="003256DF"/>
    <w:rsid w:val="00330E8C"/>
    <w:rsid w:val="00333F99"/>
    <w:rsid w:val="00336738"/>
    <w:rsid w:val="00343898"/>
    <w:rsid w:val="00345267"/>
    <w:rsid w:val="00347E72"/>
    <w:rsid w:val="00353564"/>
    <w:rsid w:val="003540A7"/>
    <w:rsid w:val="0035476A"/>
    <w:rsid w:val="00360D6D"/>
    <w:rsid w:val="00361DC1"/>
    <w:rsid w:val="00367F16"/>
    <w:rsid w:val="00371565"/>
    <w:rsid w:val="00372CBE"/>
    <w:rsid w:val="003735CD"/>
    <w:rsid w:val="00374CE9"/>
    <w:rsid w:val="0037561E"/>
    <w:rsid w:val="00375CE8"/>
    <w:rsid w:val="00375E02"/>
    <w:rsid w:val="00377EF0"/>
    <w:rsid w:val="00386227"/>
    <w:rsid w:val="003876D7"/>
    <w:rsid w:val="003909E9"/>
    <w:rsid w:val="00391803"/>
    <w:rsid w:val="00392B9B"/>
    <w:rsid w:val="003971FD"/>
    <w:rsid w:val="003A05D5"/>
    <w:rsid w:val="003A0DD1"/>
    <w:rsid w:val="003A1D62"/>
    <w:rsid w:val="003A3F6F"/>
    <w:rsid w:val="003A4CBA"/>
    <w:rsid w:val="003A6273"/>
    <w:rsid w:val="003B29E1"/>
    <w:rsid w:val="003C1F9E"/>
    <w:rsid w:val="003C3541"/>
    <w:rsid w:val="003C41BE"/>
    <w:rsid w:val="003C7EF5"/>
    <w:rsid w:val="003D0ACF"/>
    <w:rsid w:val="003D1789"/>
    <w:rsid w:val="003D5EBB"/>
    <w:rsid w:val="003D7EC2"/>
    <w:rsid w:val="003E340B"/>
    <w:rsid w:val="003F5A48"/>
    <w:rsid w:val="003F6855"/>
    <w:rsid w:val="004015A3"/>
    <w:rsid w:val="004020CD"/>
    <w:rsid w:val="00403F03"/>
    <w:rsid w:val="0040495D"/>
    <w:rsid w:val="00410CB1"/>
    <w:rsid w:val="00415791"/>
    <w:rsid w:val="00420BB9"/>
    <w:rsid w:val="004230BF"/>
    <w:rsid w:val="00425BAC"/>
    <w:rsid w:val="0042759E"/>
    <w:rsid w:val="00431C60"/>
    <w:rsid w:val="00434EF7"/>
    <w:rsid w:val="00436C3A"/>
    <w:rsid w:val="0044165D"/>
    <w:rsid w:val="0044309A"/>
    <w:rsid w:val="004531BA"/>
    <w:rsid w:val="00454FAF"/>
    <w:rsid w:val="00456C2A"/>
    <w:rsid w:val="00460BC6"/>
    <w:rsid w:val="00462882"/>
    <w:rsid w:val="00462C27"/>
    <w:rsid w:val="00465441"/>
    <w:rsid w:val="00472528"/>
    <w:rsid w:val="004814B8"/>
    <w:rsid w:val="004904C0"/>
    <w:rsid w:val="00493CBD"/>
    <w:rsid w:val="00495FBD"/>
    <w:rsid w:val="004A748B"/>
    <w:rsid w:val="004B3CD8"/>
    <w:rsid w:val="004B63A5"/>
    <w:rsid w:val="004C2CD4"/>
    <w:rsid w:val="004C6D0A"/>
    <w:rsid w:val="004E3EFE"/>
    <w:rsid w:val="004E4A21"/>
    <w:rsid w:val="004F0800"/>
    <w:rsid w:val="004F498E"/>
    <w:rsid w:val="00500B55"/>
    <w:rsid w:val="00503E77"/>
    <w:rsid w:val="0050411E"/>
    <w:rsid w:val="0050424B"/>
    <w:rsid w:val="00510BBE"/>
    <w:rsid w:val="0051228B"/>
    <w:rsid w:val="00513DCF"/>
    <w:rsid w:val="00514489"/>
    <w:rsid w:val="00520399"/>
    <w:rsid w:val="0052294A"/>
    <w:rsid w:val="00536C31"/>
    <w:rsid w:val="005409FE"/>
    <w:rsid w:val="00543149"/>
    <w:rsid w:val="0056064D"/>
    <w:rsid w:val="005635D5"/>
    <w:rsid w:val="00570F48"/>
    <w:rsid w:val="00576673"/>
    <w:rsid w:val="00581F07"/>
    <w:rsid w:val="005821CA"/>
    <w:rsid w:val="005836D6"/>
    <w:rsid w:val="005836E6"/>
    <w:rsid w:val="00585A37"/>
    <w:rsid w:val="00593080"/>
    <w:rsid w:val="005938E6"/>
    <w:rsid w:val="00596C10"/>
    <w:rsid w:val="005A021E"/>
    <w:rsid w:val="005A19CF"/>
    <w:rsid w:val="005A1C93"/>
    <w:rsid w:val="005A2557"/>
    <w:rsid w:val="005A2CF4"/>
    <w:rsid w:val="005A479A"/>
    <w:rsid w:val="005B4EFD"/>
    <w:rsid w:val="005C0A05"/>
    <w:rsid w:val="005C0F91"/>
    <w:rsid w:val="005C5D0A"/>
    <w:rsid w:val="005C6E01"/>
    <w:rsid w:val="005D735B"/>
    <w:rsid w:val="005E446F"/>
    <w:rsid w:val="005F32FD"/>
    <w:rsid w:val="005F658D"/>
    <w:rsid w:val="005F7976"/>
    <w:rsid w:val="005F7FBD"/>
    <w:rsid w:val="00604DA3"/>
    <w:rsid w:val="00605681"/>
    <w:rsid w:val="00607B5C"/>
    <w:rsid w:val="0061087A"/>
    <w:rsid w:val="00613596"/>
    <w:rsid w:val="00615D4E"/>
    <w:rsid w:val="00616BA3"/>
    <w:rsid w:val="006217E9"/>
    <w:rsid w:val="006238B9"/>
    <w:rsid w:val="006247A8"/>
    <w:rsid w:val="00630816"/>
    <w:rsid w:val="00635AC0"/>
    <w:rsid w:val="006462E3"/>
    <w:rsid w:val="00651524"/>
    <w:rsid w:val="0065641B"/>
    <w:rsid w:val="00656466"/>
    <w:rsid w:val="00660576"/>
    <w:rsid w:val="0066274C"/>
    <w:rsid w:val="00666778"/>
    <w:rsid w:val="00676450"/>
    <w:rsid w:val="0068063D"/>
    <w:rsid w:val="0068110E"/>
    <w:rsid w:val="00682265"/>
    <w:rsid w:val="006901C6"/>
    <w:rsid w:val="00691FBB"/>
    <w:rsid w:val="006937F8"/>
    <w:rsid w:val="0069713E"/>
    <w:rsid w:val="006A688C"/>
    <w:rsid w:val="006B13D0"/>
    <w:rsid w:val="006B1975"/>
    <w:rsid w:val="006C0A95"/>
    <w:rsid w:val="006C6859"/>
    <w:rsid w:val="006D22E4"/>
    <w:rsid w:val="006D30F8"/>
    <w:rsid w:val="006D3DDE"/>
    <w:rsid w:val="006D4928"/>
    <w:rsid w:val="006D5404"/>
    <w:rsid w:val="006E29B2"/>
    <w:rsid w:val="006E4E8D"/>
    <w:rsid w:val="006E4F34"/>
    <w:rsid w:val="006E6FB7"/>
    <w:rsid w:val="006F1EC9"/>
    <w:rsid w:val="006F3C53"/>
    <w:rsid w:val="00704485"/>
    <w:rsid w:val="00704F1A"/>
    <w:rsid w:val="00704FD3"/>
    <w:rsid w:val="00705457"/>
    <w:rsid w:val="00711A89"/>
    <w:rsid w:val="007131E7"/>
    <w:rsid w:val="00716D26"/>
    <w:rsid w:val="007221D6"/>
    <w:rsid w:val="0072301B"/>
    <w:rsid w:val="00727688"/>
    <w:rsid w:val="00737755"/>
    <w:rsid w:val="00737986"/>
    <w:rsid w:val="00737A5C"/>
    <w:rsid w:val="007412FE"/>
    <w:rsid w:val="00745194"/>
    <w:rsid w:val="00747548"/>
    <w:rsid w:val="00751ABD"/>
    <w:rsid w:val="007524FA"/>
    <w:rsid w:val="00753B88"/>
    <w:rsid w:val="00754718"/>
    <w:rsid w:val="007643A5"/>
    <w:rsid w:val="007649BB"/>
    <w:rsid w:val="007666B7"/>
    <w:rsid w:val="00776568"/>
    <w:rsid w:val="00781C39"/>
    <w:rsid w:val="00786E49"/>
    <w:rsid w:val="00791170"/>
    <w:rsid w:val="00794F51"/>
    <w:rsid w:val="007A1409"/>
    <w:rsid w:val="007A1C83"/>
    <w:rsid w:val="007A689D"/>
    <w:rsid w:val="007A6F54"/>
    <w:rsid w:val="007C1221"/>
    <w:rsid w:val="007C194F"/>
    <w:rsid w:val="007C4D61"/>
    <w:rsid w:val="007C5A36"/>
    <w:rsid w:val="007C6AAF"/>
    <w:rsid w:val="007D435D"/>
    <w:rsid w:val="007D500C"/>
    <w:rsid w:val="007D5F3E"/>
    <w:rsid w:val="007E1C50"/>
    <w:rsid w:val="007E36C1"/>
    <w:rsid w:val="007E62C7"/>
    <w:rsid w:val="007F0644"/>
    <w:rsid w:val="00802750"/>
    <w:rsid w:val="008028DF"/>
    <w:rsid w:val="00802982"/>
    <w:rsid w:val="00810E1C"/>
    <w:rsid w:val="008161B2"/>
    <w:rsid w:val="00816789"/>
    <w:rsid w:val="00817486"/>
    <w:rsid w:val="00820928"/>
    <w:rsid w:val="0082123B"/>
    <w:rsid w:val="00823568"/>
    <w:rsid w:val="00825FA9"/>
    <w:rsid w:val="00833666"/>
    <w:rsid w:val="00834FB8"/>
    <w:rsid w:val="008364D0"/>
    <w:rsid w:val="0085239E"/>
    <w:rsid w:val="008532FA"/>
    <w:rsid w:val="00854616"/>
    <w:rsid w:val="008563DF"/>
    <w:rsid w:val="00860F42"/>
    <w:rsid w:val="00870FF1"/>
    <w:rsid w:val="008866C5"/>
    <w:rsid w:val="00891821"/>
    <w:rsid w:val="00893A09"/>
    <w:rsid w:val="008950B8"/>
    <w:rsid w:val="008A0435"/>
    <w:rsid w:val="008A44B6"/>
    <w:rsid w:val="008A5D93"/>
    <w:rsid w:val="008B54CB"/>
    <w:rsid w:val="008B60A6"/>
    <w:rsid w:val="008C232F"/>
    <w:rsid w:val="008C5DE6"/>
    <w:rsid w:val="008C6286"/>
    <w:rsid w:val="008C6D4A"/>
    <w:rsid w:val="008D5532"/>
    <w:rsid w:val="008F622F"/>
    <w:rsid w:val="0091701E"/>
    <w:rsid w:val="009258CA"/>
    <w:rsid w:val="00930812"/>
    <w:rsid w:val="00940B7A"/>
    <w:rsid w:val="00941EB8"/>
    <w:rsid w:val="00944DA3"/>
    <w:rsid w:val="009465AE"/>
    <w:rsid w:val="0095021A"/>
    <w:rsid w:val="009539B2"/>
    <w:rsid w:val="0095501A"/>
    <w:rsid w:val="00956179"/>
    <w:rsid w:val="00957B25"/>
    <w:rsid w:val="00965274"/>
    <w:rsid w:val="00970EFD"/>
    <w:rsid w:val="00971024"/>
    <w:rsid w:val="00972F5A"/>
    <w:rsid w:val="0097343C"/>
    <w:rsid w:val="00974DF4"/>
    <w:rsid w:val="00984D26"/>
    <w:rsid w:val="00985745"/>
    <w:rsid w:val="00985BF9"/>
    <w:rsid w:val="00986E4C"/>
    <w:rsid w:val="00990042"/>
    <w:rsid w:val="0099439A"/>
    <w:rsid w:val="00995756"/>
    <w:rsid w:val="00996710"/>
    <w:rsid w:val="009A22C9"/>
    <w:rsid w:val="009A5CFE"/>
    <w:rsid w:val="009A7981"/>
    <w:rsid w:val="009A7A8D"/>
    <w:rsid w:val="009B15DD"/>
    <w:rsid w:val="009B5CDD"/>
    <w:rsid w:val="009B62F4"/>
    <w:rsid w:val="009B65CE"/>
    <w:rsid w:val="009C0DB9"/>
    <w:rsid w:val="009C1E58"/>
    <w:rsid w:val="009C3F49"/>
    <w:rsid w:val="009C6343"/>
    <w:rsid w:val="009C6897"/>
    <w:rsid w:val="009D0B12"/>
    <w:rsid w:val="009D3293"/>
    <w:rsid w:val="009D396F"/>
    <w:rsid w:val="009E1F0E"/>
    <w:rsid w:val="009F583A"/>
    <w:rsid w:val="009F6BD8"/>
    <w:rsid w:val="00A02EE9"/>
    <w:rsid w:val="00A042C6"/>
    <w:rsid w:val="00A0555C"/>
    <w:rsid w:val="00A12E5B"/>
    <w:rsid w:val="00A15C88"/>
    <w:rsid w:val="00A26188"/>
    <w:rsid w:val="00A326B3"/>
    <w:rsid w:val="00A378A8"/>
    <w:rsid w:val="00A43513"/>
    <w:rsid w:val="00A4552C"/>
    <w:rsid w:val="00A55A2F"/>
    <w:rsid w:val="00A6280D"/>
    <w:rsid w:val="00A63A3A"/>
    <w:rsid w:val="00A67326"/>
    <w:rsid w:val="00A67FB6"/>
    <w:rsid w:val="00A70CB2"/>
    <w:rsid w:val="00A86408"/>
    <w:rsid w:val="00A94274"/>
    <w:rsid w:val="00A94FD8"/>
    <w:rsid w:val="00A96BBC"/>
    <w:rsid w:val="00AA0DA6"/>
    <w:rsid w:val="00AA1499"/>
    <w:rsid w:val="00AA4775"/>
    <w:rsid w:val="00AA75B8"/>
    <w:rsid w:val="00AB087D"/>
    <w:rsid w:val="00AB1532"/>
    <w:rsid w:val="00AB5573"/>
    <w:rsid w:val="00AC388F"/>
    <w:rsid w:val="00AC579D"/>
    <w:rsid w:val="00AC715A"/>
    <w:rsid w:val="00AD422A"/>
    <w:rsid w:val="00AD4FA2"/>
    <w:rsid w:val="00AD5F1A"/>
    <w:rsid w:val="00AE20A1"/>
    <w:rsid w:val="00AE37DD"/>
    <w:rsid w:val="00AF4AE1"/>
    <w:rsid w:val="00B00280"/>
    <w:rsid w:val="00B021DA"/>
    <w:rsid w:val="00B0501B"/>
    <w:rsid w:val="00B05194"/>
    <w:rsid w:val="00B066B6"/>
    <w:rsid w:val="00B15E83"/>
    <w:rsid w:val="00B20A94"/>
    <w:rsid w:val="00B2302F"/>
    <w:rsid w:val="00B2455D"/>
    <w:rsid w:val="00B26FC6"/>
    <w:rsid w:val="00B27D4B"/>
    <w:rsid w:val="00B30F86"/>
    <w:rsid w:val="00B31CC9"/>
    <w:rsid w:val="00B42E09"/>
    <w:rsid w:val="00B47547"/>
    <w:rsid w:val="00B4791E"/>
    <w:rsid w:val="00B54249"/>
    <w:rsid w:val="00B56393"/>
    <w:rsid w:val="00B609DB"/>
    <w:rsid w:val="00B61D73"/>
    <w:rsid w:val="00B61E95"/>
    <w:rsid w:val="00B63DED"/>
    <w:rsid w:val="00B66048"/>
    <w:rsid w:val="00B67BE3"/>
    <w:rsid w:val="00B71413"/>
    <w:rsid w:val="00B71A4C"/>
    <w:rsid w:val="00B76B4E"/>
    <w:rsid w:val="00B76FF7"/>
    <w:rsid w:val="00B91C95"/>
    <w:rsid w:val="00B922E4"/>
    <w:rsid w:val="00BB122A"/>
    <w:rsid w:val="00BB13C3"/>
    <w:rsid w:val="00BB1F66"/>
    <w:rsid w:val="00BB56CE"/>
    <w:rsid w:val="00BB66F6"/>
    <w:rsid w:val="00BC21DD"/>
    <w:rsid w:val="00BD12F9"/>
    <w:rsid w:val="00BD134A"/>
    <w:rsid w:val="00BD22BB"/>
    <w:rsid w:val="00BD36EA"/>
    <w:rsid w:val="00BE081A"/>
    <w:rsid w:val="00BE2C86"/>
    <w:rsid w:val="00BE7334"/>
    <w:rsid w:val="00BE73B7"/>
    <w:rsid w:val="00BF02D3"/>
    <w:rsid w:val="00BF219D"/>
    <w:rsid w:val="00BF4408"/>
    <w:rsid w:val="00BF5114"/>
    <w:rsid w:val="00C000A1"/>
    <w:rsid w:val="00C00A58"/>
    <w:rsid w:val="00C04FFF"/>
    <w:rsid w:val="00C056B6"/>
    <w:rsid w:val="00C05F99"/>
    <w:rsid w:val="00C07E45"/>
    <w:rsid w:val="00C12893"/>
    <w:rsid w:val="00C14AAC"/>
    <w:rsid w:val="00C211F9"/>
    <w:rsid w:val="00C479E6"/>
    <w:rsid w:val="00C47CD4"/>
    <w:rsid w:val="00C50DB0"/>
    <w:rsid w:val="00C5197C"/>
    <w:rsid w:val="00C5714D"/>
    <w:rsid w:val="00C57D98"/>
    <w:rsid w:val="00C610F1"/>
    <w:rsid w:val="00C6279C"/>
    <w:rsid w:val="00C63145"/>
    <w:rsid w:val="00C6324F"/>
    <w:rsid w:val="00C642C5"/>
    <w:rsid w:val="00C815EF"/>
    <w:rsid w:val="00C845D9"/>
    <w:rsid w:val="00C86264"/>
    <w:rsid w:val="00C9389D"/>
    <w:rsid w:val="00C96E98"/>
    <w:rsid w:val="00CA0434"/>
    <w:rsid w:val="00CA2BAC"/>
    <w:rsid w:val="00CB0A51"/>
    <w:rsid w:val="00CB6F2B"/>
    <w:rsid w:val="00CB789A"/>
    <w:rsid w:val="00CC14CD"/>
    <w:rsid w:val="00CC28D0"/>
    <w:rsid w:val="00CC6DB4"/>
    <w:rsid w:val="00CC7898"/>
    <w:rsid w:val="00CD02B8"/>
    <w:rsid w:val="00CD5572"/>
    <w:rsid w:val="00CD55FA"/>
    <w:rsid w:val="00CE062A"/>
    <w:rsid w:val="00CE2098"/>
    <w:rsid w:val="00CF041A"/>
    <w:rsid w:val="00D0566F"/>
    <w:rsid w:val="00D068D3"/>
    <w:rsid w:val="00D14D57"/>
    <w:rsid w:val="00D150D4"/>
    <w:rsid w:val="00D3001E"/>
    <w:rsid w:val="00D41798"/>
    <w:rsid w:val="00D449D4"/>
    <w:rsid w:val="00D51396"/>
    <w:rsid w:val="00D54325"/>
    <w:rsid w:val="00D56997"/>
    <w:rsid w:val="00D647DB"/>
    <w:rsid w:val="00D67FE9"/>
    <w:rsid w:val="00D71DF0"/>
    <w:rsid w:val="00D72D0A"/>
    <w:rsid w:val="00D75B8A"/>
    <w:rsid w:val="00D77913"/>
    <w:rsid w:val="00D80825"/>
    <w:rsid w:val="00D810C9"/>
    <w:rsid w:val="00D8165B"/>
    <w:rsid w:val="00D81F64"/>
    <w:rsid w:val="00D85D4C"/>
    <w:rsid w:val="00D86E24"/>
    <w:rsid w:val="00D909A7"/>
    <w:rsid w:val="00D90EAD"/>
    <w:rsid w:val="00D94237"/>
    <w:rsid w:val="00D942D2"/>
    <w:rsid w:val="00D951F0"/>
    <w:rsid w:val="00DA20E9"/>
    <w:rsid w:val="00DA2C0F"/>
    <w:rsid w:val="00DB084C"/>
    <w:rsid w:val="00DC45C7"/>
    <w:rsid w:val="00DD01A0"/>
    <w:rsid w:val="00DD5E2F"/>
    <w:rsid w:val="00DE26CF"/>
    <w:rsid w:val="00DE5CD7"/>
    <w:rsid w:val="00DE6A09"/>
    <w:rsid w:val="00DE7164"/>
    <w:rsid w:val="00DE7C14"/>
    <w:rsid w:val="00DF1A5E"/>
    <w:rsid w:val="00DF1F39"/>
    <w:rsid w:val="00DF23F5"/>
    <w:rsid w:val="00DF2940"/>
    <w:rsid w:val="00DF2B38"/>
    <w:rsid w:val="00DF6863"/>
    <w:rsid w:val="00E01999"/>
    <w:rsid w:val="00E1080D"/>
    <w:rsid w:val="00E21CA7"/>
    <w:rsid w:val="00E225D5"/>
    <w:rsid w:val="00E3284E"/>
    <w:rsid w:val="00E36507"/>
    <w:rsid w:val="00E36BA6"/>
    <w:rsid w:val="00E409FB"/>
    <w:rsid w:val="00E42341"/>
    <w:rsid w:val="00E46A50"/>
    <w:rsid w:val="00E52D15"/>
    <w:rsid w:val="00E54837"/>
    <w:rsid w:val="00E6325D"/>
    <w:rsid w:val="00E649D6"/>
    <w:rsid w:val="00E67298"/>
    <w:rsid w:val="00E7353A"/>
    <w:rsid w:val="00E75B79"/>
    <w:rsid w:val="00E80623"/>
    <w:rsid w:val="00E85C84"/>
    <w:rsid w:val="00E865BA"/>
    <w:rsid w:val="00E904BE"/>
    <w:rsid w:val="00E92A6A"/>
    <w:rsid w:val="00E945B7"/>
    <w:rsid w:val="00EA50DC"/>
    <w:rsid w:val="00EB0B77"/>
    <w:rsid w:val="00EB0FF5"/>
    <w:rsid w:val="00EB2C07"/>
    <w:rsid w:val="00EB2F84"/>
    <w:rsid w:val="00EB4ED7"/>
    <w:rsid w:val="00EB7050"/>
    <w:rsid w:val="00EC3ABA"/>
    <w:rsid w:val="00EC5C50"/>
    <w:rsid w:val="00ED119B"/>
    <w:rsid w:val="00ED120A"/>
    <w:rsid w:val="00ED12E3"/>
    <w:rsid w:val="00ED26AB"/>
    <w:rsid w:val="00ED3E4C"/>
    <w:rsid w:val="00ED5F7F"/>
    <w:rsid w:val="00ED6E4E"/>
    <w:rsid w:val="00EE243B"/>
    <w:rsid w:val="00EF1C0E"/>
    <w:rsid w:val="00EF5923"/>
    <w:rsid w:val="00EF71A4"/>
    <w:rsid w:val="00F02A96"/>
    <w:rsid w:val="00F039BA"/>
    <w:rsid w:val="00F11000"/>
    <w:rsid w:val="00F1564D"/>
    <w:rsid w:val="00F21528"/>
    <w:rsid w:val="00F22DFF"/>
    <w:rsid w:val="00F25172"/>
    <w:rsid w:val="00F27BF1"/>
    <w:rsid w:val="00F335DF"/>
    <w:rsid w:val="00F40F3E"/>
    <w:rsid w:val="00F414BD"/>
    <w:rsid w:val="00F42748"/>
    <w:rsid w:val="00F44D9D"/>
    <w:rsid w:val="00F45CFA"/>
    <w:rsid w:val="00F47C0A"/>
    <w:rsid w:val="00F5127C"/>
    <w:rsid w:val="00F51547"/>
    <w:rsid w:val="00F517AF"/>
    <w:rsid w:val="00F558FB"/>
    <w:rsid w:val="00F6045E"/>
    <w:rsid w:val="00F64751"/>
    <w:rsid w:val="00F66E2D"/>
    <w:rsid w:val="00F714D3"/>
    <w:rsid w:val="00F75024"/>
    <w:rsid w:val="00F7584A"/>
    <w:rsid w:val="00F75FCA"/>
    <w:rsid w:val="00F809B8"/>
    <w:rsid w:val="00F826A4"/>
    <w:rsid w:val="00F91331"/>
    <w:rsid w:val="00F9245E"/>
    <w:rsid w:val="00F92DC2"/>
    <w:rsid w:val="00F9334D"/>
    <w:rsid w:val="00F93881"/>
    <w:rsid w:val="00FA0A4E"/>
    <w:rsid w:val="00FA102C"/>
    <w:rsid w:val="00FA16AC"/>
    <w:rsid w:val="00FA649B"/>
    <w:rsid w:val="00FA65AA"/>
    <w:rsid w:val="00FB3A61"/>
    <w:rsid w:val="00FB732E"/>
    <w:rsid w:val="00FC55BD"/>
    <w:rsid w:val="00FC67B0"/>
    <w:rsid w:val="00FC69C3"/>
    <w:rsid w:val="00FD1545"/>
    <w:rsid w:val="00FD5EAD"/>
    <w:rsid w:val="00FD7895"/>
    <w:rsid w:val="00FE53EC"/>
    <w:rsid w:val="00FE5B92"/>
    <w:rsid w:val="00FF00A8"/>
    <w:rsid w:val="00FF1217"/>
    <w:rsid w:val="00FF45A6"/>
    <w:rsid w:val="00FF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1A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BBA"/>
    <w:rPr>
      <w:rFonts w:eastAsia="仿宋_GB2312"/>
      <w:sz w:val="18"/>
      <w:szCs w:val="18"/>
    </w:rPr>
  </w:style>
  <w:style w:type="character" w:styleId="PageNumber">
    <w:name w:val="page number"/>
    <w:basedOn w:val="DefaultParagraphFont"/>
    <w:uiPriority w:val="99"/>
    <w:rsid w:val="0095501A"/>
  </w:style>
  <w:style w:type="paragraph" w:styleId="Header">
    <w:name w:val="header"/>
    <w:basedOn w:val="Normal"/>
    <w:link w:val="HeaderChar"/>
    <w:uiPriority w:val="99"/>
    <w:rsid w:val="00B00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4BBA"/>
    <w:rPr>
      <w:rFonts w:eastAsia="仿宋_GB2312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E7353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47547"/>
    <w:rPr>
      <w:rFonts w:eastAsia="仿宋_GB2312"/>
      <w:sz w:val="32"/>
      <w:szCs w:val="32"/>
    </w:rPr>
  </w:style>
  <w:style w:type="character" w:styleId="Hyperlink">
    <w:name w:val="Hyperlink"/>
    <w:basedOn w:val="DefaultParagraphFont"/>
    <w:uiPriority w:val="99"/>
    <w:rsid w:val="000154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1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qhrss.gov.cn/UploadFiles/2010-1/211015250495.xl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73</Words>
  <Characters>417</Characters>
  <Application>Microsoft Office Outlook</Application>
  <DocSecurity>0</DocSecurity>
  <Lines>0</Lines>
  <Paragraphs>0</Paragraphs>
  <ScaleCrop>false</ScaleCrop>
  <Company>人事处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  庆  市  卫  生  局</dc:title>
  <dc:subject/>
  <dc:creator>谭加荣</dc:creator>
  <cp:keywords/>
  <dc:description/>
  <cp:lastModifiedBy>周源</cp:lastModifiedBy>
  <cp:revision>9</cp:revision>
  <cp:lastPrinted>2015-07-06T09:51:00Z</cp:lastPrinted>
  <dcterms:created xsi:type="dcterms:W3CDTF">2015-07-06T09:58:00Z</dcterms:created>
  <dcterms:modified xsi:type="dcterms:W3CDTF">2015-07-17T05:37:00Z</dcterms:modified>
</cp:coreProperties>
</file>